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33" w:rsidRDefault="00D76033" w:rsidP="00581A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 проведения практического тура.</w:t>
      </w:r>
    </w:p>
    <w:p w:rsidR="00D76033" w:rsidRDefault="00D76033" w:rsidP="00581ACF">
      <w:pPr>
        <w:jc w:val="center"/>
        <w:rPr>
          <w:b/>
          <w:sz w:val="28"/>
          <w:szCs w:val="28"/>
        </w:rPr>
      </w:pPr>
    </w:p>
    <w:p w:rsidR="00D76033" w:rsidRPr="00F47BB7" w:rsidRDefault="00D76033" w:rsidP="00581ACF">
      <w:pPr>
        <w:spacing w:line="360" w:lineRule="auto"/>
        <w:ind w:firstLine="567"/>
        <w:jc w:val="both"/>
        <w:rPr>
          <w:color w:val="000000"/>
        </w:rPr>
      </w:pPr>
      <w:r w:rsidRPr="00F47BB7">
        <w:rPr>
          <w:i/>
          <w:color w:val="000000"/>
          <w:kern w:val="28"/>
        </w:rPr>
        <w:t xml:space="preserve">Практический тур </w:t>
      </w:r>
      <w:r w:rsidRPr="00F47BB7">
        <w:rPr>
          <w:color w:val="000000"/>
          <w:kern w:val="28"/>
        </w:rPr>
        <w:t>муниципального этап</w:t>
      </w:r>
      <w:r>
        <w:rPr>
          <w:color w:val="000000"/>
          <w:kern w:val="28"/>
        </w:rPr>
        <w:t>а</w:t>
      </w:r>
      <w:r w:rsidRPr="00F47BB7">
        <w:rPr>
          <w:color w:val="000000"/>
          <w:kern w:val="28"/>
        </w:rPr>
        <w:t xml:space="preserve"> рекомендуется проводить на заранее спланированном организаторами Олимпиады участке местности, а если</w:t>
      </w:r>
      <w:r w:rsidRPr="00F47BB7">
        <w:rPr>
          <w:i/>
          <w:color w:val="000000"/>
          <w:kern w:val="28"/>
        </w:rPr>
        <w:t xml:space="preserve"> </w:t>
      </w:r>
      <w:r w:rsidRPr="00F47BB7">
        <w:rPr>
          <w:color w:val="000000"/>
          <w:kern w:val="28"/>
        </w:rPr>
        <w:t>климатические и погодные условий не позволяют,</w:t>
      </w:r>
      <w:r w:rsidRPr="00F47BB7">
        <w:rPr>
          <w:i/>
          <w:color w:val="000000"/>
          <w:kern w:val="28"/>
        </w:rPr>
        <w:t xml:space="preserve"> </w:t>
      </w:r>
      <w:r w:rsidRPr="00F47BB7">
        <w:rPr>
          <w:color w:val="000000"/>
          <w:kern w:val="28"/>
        </w:rPr>
        <w:t xml:space="preserve">его целесообразно провести в специализированных помещениях: кабинетах ОБЖ, спортивных залах и др. </w:t>
      </w:r>
      <w:r w:rsidRPr="00F47BB7">
        <w:rPr>
          <w:color w:val="000000"/>
        </w:rPr>
        <w:t>Расчет числа таких помещений определяется числом участников. Кроме того, в них должны находит</w:t>
      </w:r>
      <w:r>
        <w:rPr>
          <w:color w:val="000000"/>
        </w:rPr>
        <w:t>ь</w:t>
      </w:r>
      <w:r w:rsidRPr="00F47BB7">
        <w:rPr>
          <w:color w:val="000000"/>
        </w:rPr>
        <w:t xml:space="preserve">ся статисты (не менее 2 человек), выступающие в роли пострадавших и дежурные (2 человека). </w:t>
      </w:r>
    </w:p>
    <w:p w:rsidR="00D76033" w:rsidRPr="00F47BB7" w:rsidRDefault="00D76033" w:rsidP="00581ACF">
      <w:pPr>
        <w:spacing w:line="360" w:lineRule="auto"/>
        <w:ind w:firstLine="567"/>
        <w:jc w:val="both"/>
      </w:pPr>
      <w:r w:rsidRPr="00F47BB7">
        <w:rPr>
          <w:color w:val="000000"/>
          <w:kern w:val="28"/>
        </w:rPr>
        <w:t>Дл</w:t>
      </w:r>
      <w:r>
        <w:rPr>
          <w:color w:val="000000"/>
          <w:kern w:val="28"/>
        </w:rPr>
        <w:t>я проведения практического тура</w:t>
      </w:r>
      <w:r w:rsidRPr="00F47BB7">
        <w:rPr>
          <w:color w:val="000000"/>
          <w:kern w:val="28"/>
        </w:rPr>
        <w:t xml:space="preserve"> в каждом помещении, где выполняются олимпиадные задания по </w:t>
      </w:r>
      <w:r w:rsidRPr="00F47BB7">
        <w:rPr>
          <w:color w:val="000000"/>
        </w:rPr>
        <w:t>оказани</w:t>
      </w:r>
      <w:r>
        <w:rPr>
          <w:color w:val="000000"/>
        </w:rPr>
        <w:t>ю</w:t>
      </w:r>
      <w:r w:rsidRPr="00F47BB7">
        <w:rPr>
          <w:color w:val="000000"/>
        </w:rPr>
        <w:t xml:space="preserve"> первой помощи</w:t>
      </w:r>
      <w:r w:rsidRPr="00F47BB7">
        <w:rPr>
          <w:color w:val="000000"/>
          <w:kern w:val="28"/>
        </w:rPr>
        <w:t xml:space="preserve"> организаторам необходимо предусмотреть следующее </w:t>
      </w:r>
      <w:r w:rsidRPr="00F47BB7">
        <w:t xml:space="preserve">оборудование: кровоостанавливающий жгут, транспортная шина, косынка, перевязочный материал, носилки, гипотермический пакет, таблетки анальгина, </w:t>
      </w:r>
      <w:r>
        <w:t xml:space="preserve">вата, </w:t>
      </w:r>
      <w:r w:rsidRPr="00F47BB7">
        <w:t xml:space="preserve">бутылка с водой. </w:t>
      </w:r>
      <w:r>
        <w:t xml:space="preserve">Все оборудование располагается на отдельно стоящем столе. В помещении должно быть приготовлено четыре рабочих места. Задания распечатываются на каждое рабочее место без системы штрафов. Участник должен подойти на рабочее место, прочитать задание, подойти к столу, выбрать необходимые медикаменты и оборудование, доложить судье о готовности выполнять задание и </w:t>
      </w:r>
      <w:r w:rsidRPr="000D2B17">
        <w:rPr>
          <w:b/>
        </w:rPr>
        <w:t>практически его выполнить</w:t>
      </w:r>
      <w:r>
        <w:t>. После этого судья называет ошибки, совершенные участником, проставляет в ведомость штрафы, участник расписывается, что ознакомлен и переходит к следующему заданию.</w:t>
      </w:r>
    </w:p>
    <w:p w:rsidR="00D76033" w:rsidRPr="00F47BB7" w:rsidRDefault="00D76033" w:rsidP="00581ACF">
      <w:pPr>
        <w:shd w:val="clear" w:color="auto" w:fill="FFFFFF"/>
        <w:spacing w:line="360" w:lineRule="auto"/>
        <w:ind w:firstLine="567"/>
        <w:jc w:val="both"/>
        <w:rPr>
          <w:color w:val="000000"/>
          <w:kern w:val="28"/>
        </w:rPr>
      </w:pPr>
      <w:r w:rsidRPr="00F47BB7">
        <w:rPr>
          <w:color w:val="000000"/>
          <w:kern w:val="28"/>
        </w:rPr>
        <w:t xml:space="preserve">При выполнении олимпиадных заданий по </w:t>
      </w:r>
      <w:r w:rsidRPr="00F47BB7">
        <w:rPr>
          <w:color w:val="000000"/>
        </w:rPr>
        <w:t>выживанию в условиях природной среды, где</w:t>
      </w:r>
      <w:r w:rsidRPr="00F47BB7">
        <w:rPr>
          <w:kern w:val="28"/>
        </w:rPr>
        <w:t xml:space="preserve"> предполагается индивидуальное преодоление участниками препятствий в экстремальной ситуации</w:t>
      </w:r>
      <w:r>
        <w:rPr>
          <w:kern w:val="28"/>
        </w:rPr>
        <w:t>,</w:t>
      </w:r>
      <w:r w:rsidRPr="00F47BB7">
        <w:t xml:space="preserve"> все участники должны иметь спортивную обувь без металлических шипов,</w:t>
      </w:r>
      <w:r>
        <w:t xml:space="preserve"> одежду с длинным рукавом</w:t>
      </w:r>
      <w:r w:rsidRPr="00F47BB7">
        <w:rPr>
          <w:kern w:val="28"/>
        </w:rPr>
        <w:t>.</w:t>
      </w:r>
    </w:p>
    <w:p w:rsidR="00D76033" w:rsidRPr="00CA08BF" w:rsidRDefault="00D76033" w:rsidP="00581ACF">
      <w:pPr>
        <w:spacing w:line="360" w:lineRule="auto"/>
        <w:jc w:val="both"/>
      </w:pPr>
      <w:r w:rsidRPr="00F47BB7">
        <w:rPr>
          <w:color w:val="000000"/>
          <w:kern w:val="28"/>
        </w:rPr>
        <w:t>При выполнении олимпиадных заданий по</w:t>
      </w:r>
      <w:r w:rsidRPr="00F47BB7">
        <w:rPr>
          <w:color w:val="000000"/>
        </w:rPr>
        <w:t xml:space="preserve"> действиям в чрезвычайных ситуациях природного и техногенного характера</w:t>
      </w:r>
      <w:r w:rsidRPr="00F47BB7">
        <w:t xml:space="preserve"> организаторам необходимо предусмотреть: </w:t>
      </w:r>
      <w:r w:rsidRPr="00F47BB7">
        <w:rPr>
          <w:bCs/>
          <w:color w:val="000000"/>
        </w:rPr>
        <w:t>гражданские противогазы марок ГП-5, ГП-7 или их модификации</w:t>
      </w:r>
      <w:r w:rsidRPr="00F47BB7">
        <w:t xml:space="preserve">; </w:t>
      </w:r>
      <w:r w:rsidRPr="00F47BB7">
        <w:rPr>
          <w:bCs/>
          <w:color w:val="000000"/>
        </w:rPr>
        <w:t>защитные костюмы ОЗК</w:t>
      </w:r>
      <w:r>
        <w:rPr>
          <w:bCs/>
          <w:color w:val="000000"/>
        </w:rPr>
        <w:t xml:space="preserve"> или Л-1</w:t>
      </w:r>
      <w:r w:rsidRPr="00F47BB7">
        <w:t xml:space="preserve">; </w:t>
      </w:r>
      <w:r w:rsidRPr="00CA08BF">
        <w:t xml:space="preserve">огнетушитель углекислотный (ОУ-5) и огнетушитель воздушно-пенный (ОВП-5). </w:t>
      </w:r>
    </w:p>
    <w:p w:rsidR="00D76033" w:rsidRPr="00F47BB7" w:rsidRDefault="00D76033" w:rsidP="00581ACF">
      <w:pPr>
        <w:shd w:val="clear" w:color="auto" w:fill="FFFFFF"/>
        <w:spacing w:line="360" w:lineRule="auto"/>
        <w:ind w:firstLine="567"/>
        <w:jc w:val="both"/>
        <w:rPr>
          <w:color w:val="000000"/>
        </w:rPr>
      </w:pPr>
      <w:r w:rsidRPr="00F47BB7">
        <w:rPr>
          <w:color w:val="000000"/>
          <w:kern w:val="28"/>
        </w:rPr>
        <w:t xml:space="preserve">Олимпиадные задания по </w:t>
      </w:r>
      <w:r w:rsidRPr="00F47BB7">
        <w:rPr>
          <w:color w:val="000000"/>
        </w:rPr>
        <w:t>основам военной службы выполняются только старшеклассниками, учащимися 10-11 классов. Для их выполнения</w:t>
      </w:r>
      <w:r w:rsidRPr="00F47BB7">
        <w:t xml:space="preserve"> организаторам необходимо предусмотреть: </w:t>
      </w:r>
      <w:r w:rsidRPr="00F47BB7">
        <w:rPr>
          <w:iCs/>
          <w:color w:val="000000"/>
          <w:kern w:val="28"/>
        </w:rPr>
        <w:t xml:space="preserve">учебные </w:t>
      </w:r>
      <w:r w:rsidRPr="00F47BB7">
        <w:rPr>
          <w:color w:val="000000"/>
          <w:kern w:val="28"/>
        </w:rPr>
        <w:t xml:space="preserve">автоматы Калашникова </w:t>
      </w:r>
      <w:r w:rsidRPr="00F47BB7">
        <w:rPr>
          <w:bCs/>
          <w:color w:val="000000"/>
        </w:rPr>
        <w:t xml:space="preserve">(АКМ, АК-74) </w:t>
      </w:r>
      <w:r w:rsidRPr="00F47BB7">
        <w:rPr>
          <w:color w:val="000000"/>
          <w:kern w:val="28"/>
        </w:rPr>
        <w:t xml:space="preserve">для проведения конкурса по их неполной разборке и сборке, </w:t>
      </w:r>
      <w:r w:rsidRPr="00F47BB7">
        <w:rPr>
          <w:bCs/>
          <w:color w:val="000000"/>
        </w:rPr>
        <w:t>пневматические винтовки и пули к ним для выполнения стрельбы, мишени</w:t>
      </w:r>
      <w:r>
        <w:rPr>
          <w:bCs/>
          <w:color w:val="000000"/>
        </w:rPr>
        <w:t>.</w:t>
      </w:r>
    </w:p>
    <w:p w:rsidR="00D76033" w:rsidRDefault="00D76033" w:rsidP="00581ACF">
      <w:pPr>
        <w:spacing w:line="360" w:lineRule="auto"/>
        <w:jc w:val="both"/>
        <w:rPr>
          <w:sz w:val="28"/>
          <w:szCs w:val="28"/>
        </w:rPr>
      </w:pPr>
      <w:r w:rsidRPr="00F47BB7">
        <w:rPr>
          <w:color w:val="000000"/>
          <w:kern w:val="28"/>
        </w:rPr>
        <w:t>Все участники</w:t>
      </w:r>
      <w:r w:rsidRPr="00F47BB7">
        <w:t xml:space="preserve"> практического тура должны иметь: допуск, заверенный медицинским работником; спортивную форму одежды в соответствии с погодными условиями.</w:t>
      </w:r>
    </w:p>
    <w:p w:rsidR="00D76033" w:rsidRDefault="00D76033" w:rsidP="00581ACF">
      <w:pPr>
        <w:rPr>
          <w:sz w:val="28"/>
          <w:szCs w:val="28"/>
        </w:rPr>
      </w:pP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i/>
          <w:sz w:val="28"/>
          <w:szCs w:val="28"/>
        </w:rPr>
        <w:t>Выживание в условиях природной среды</w:t>
      </w:r>
      <w:r>
        <w:rPr>
          <w:sz w:val="28"/>
          <w:szCs w:val="28"/>
        </w:rPr>
        <w:t>»</w:t>
      </w:r>
    </w:p>
    <w:p w:rsidR="00D76033" w:rsidRDefault="00D76033" w:rsidP="00581ACF"/>
    <w:p w:rsidR="00D76033" w:rsidRDefault="00D76033" w:rsidP="00581ACF">
      <w:pPr>
        <w:jc w:val="both"/>
        <w:rPr>
          <w:b/>
        </w:rPr>
      </w:pPr>
      <w:r w:rsidRPr="00707DFE">
        <w:rPr>
          <w:b/>
        </w:rPr>
        <w:t>Все задания данной секции выполняются в виде преодоления полосы препятствий с условием непревышения контрольного времени (устанавливается организаторами тура). Порядок прохождения этапов можно менять. В случае отсутствия какого-либо этапа, баллы за него не начисляются.</w:t>
      </w:r>
    </w:p>
    <w:p w:rsidR="00D76033" w:rsidRPr="00707DFE" w:rsidRDefault="00D76033" w:rsidP="00581ACF">
      <w:pPr>
        <w:jc w:val="both"/>
        <w:rPr>
          <w:b/>
        </w:rPr>
      </w:pP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1.</w:t>
      </w: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Вязание узлов</w:t>
      </w:r>
    </w:p>
    <w:p w:rsidR="00D76033" w:rsidRPr="00142ED7" w:rsidRDefault="00D76033" w:rsidP="00581ACF">
      <w:pPr>
        <w:rPr>
          <w:i/>
        </w:rPr>
      </w:pPr>
      <w:r w:rsidRPr="00142ED7">
        <w:rPr>
          <w:b/>
          <w:i/>
        </w:rPr>
        <w:t>Максимальный балл</w:t>
      </w:r>
      <w:r w:rsidRPr="00142ED7">
        <w:rPr>
          <w:i/>
        </w:rPr>
        <w:t xml:space="preserve"> – </w:t>
      </w:r>
      <w:r>
        <w:rPr>
          <w:i/>
        </w:rPr>
        <w:t>3</w:t>
      </w:r>
      <w:r w:rsidRPr="00142ED7">
        <w:rPr>
          <w:i/>
        </w:rPr>
        <w:t xml:space="preserve"> балл</w:t>
      </w:r>
      <w:r>
        <w:rPr>
          <w:i/>
        </w:rPr>
        <w:t>а</w:t>
      </w:r>
      <w:r w:rsidRPr="00142ED7">
        <w:rPr>
          <w:i/>
        </w:rPr>
        <w:t>.</w:t>
      </w:r>
    </w:p>
    <w:p w:rsidR="00D76033" w:rsidRPr="00142ED7" w:rsidRDefault="00D76033" w:rsidP="00581ACF">
      <w:pPr>
        <w:jc w:val="both"/>
      </w:pPr>
      <w:r w:rsidRPr="00142ED7">
        <w:rPr>
          <w:b/>
          <w:i/>
        </w:rPr>
        <w:t>Условия выполнения задания</w:t>
      </w:r>
      <w:r w:rsidRPr="00142ED7">
        <w:rPr>
          <w:i/>
        </w:rPr>
        <w:t>:</w:t>
      </w:r>
      <w:r w:rsidRPr="00142ED7">
        <w:t xml:space="preserve"> Названия узлов: прямой, брамшкотовый, булинь (на опоре), встречный восьмерка, проводник восьмерка, двойной проводник, австрийский проводник (равнонагруженный), стремя</w:t>
      </w:r>
    </w:p>
    <w:p w:rsidR="00D76033" w:rsidRPr="00142ED7" w:rsidRDefault="00D76033" w:rsidP="00581ACF">
      <w:pPr>
        <w:jc w:val="both"/>
      </w:pPr>
      <w:r w:rsidRPr="00142ED7">
        <w:rPr>
          <w:b/>
          <w:i/>
        </w:rPr>
        <w:t>Контрольное время</w:t>
      </w:r>
      <w:r w:rsidRPr="00142ED7">
        <w:rPr>
          <w:i/>
        </w:rPr>
        <w:t xml:space="preserve">: </w:t>
      </w:r>
      <w:r w:rsidRPr="00142ED7">
        <w:t>2 мин.</w:t>
      </w:r>
    </w:p>
    <w:p w:rsidR="00D76033" w:rsidRDefault="00D76033" w:rsidP="00581ACF">
      <w:pPr>
        <w:jc w:val="both"/>
        <w:rPr>
          <w:b/>
          <w:bCs/>
          <w:i/>
        </w:rPr>
      </w:pPr>
      <w:r>
        <w:rPr>
          <w:b/>
          <w:bCs/>
          <w:i/>
        </w:rPr>
        <w:t>Порядок выполнения задания:</w:t>
      </w:r>
    </w:p>
    <w:p w:rsidR="00D76033" w:rsidRPr="00142ED7" w:rsidRDefault="00D76033" w:rsidP="00581ACF">
      <w:pPr>
        <w:jc w:val="both"/>
        <w:rPr>
          <w:bCs/>
        </w:rPr>
      </w:pPr>
      <w:r w:rsidRPr="00142ED7">
        <w:rPr>
          <w:bCs/>
        </w:rPr>
        <w:t xml:space="preserve">1. На исходной точке, участник по жребию, путём выбора карточек с названиями узлов из числа определённых, определяет для вязания </w:t>
      </w:r>
      <w:r>
        <w:rPr>
          <w:bCs/>
        </w:rPr>
        <w:t>три</w:t>
      </w:r>
      <w:r w:rsidRPr="00142ED7">
        <w:rPr>
          <w:bCs/>
        </w:rPr>
        <w:t xml:space="preserve"> узл</w:t>
      </w:r>
      <w:r>
        <w:rPr>
          <w:bCs/>
        </w:rPr>
        <w:t>а</w:t>
      </w:r>
      <w:r w:rsidRPr="00142ED7">
        <w:rPr>
          <w:bCs/>
        </w:rPr>
        <w:t>.</w:t>
      </w:r>
    </w:p>
    <w:p w:rsidR="00D76033" w:rsidRPr="00142ED7" w:rsidRDefault="00D76033" w:rsidP="00581ACF">
      <w:pPr>
        <w:jc w:val="both"/>
      </w:pPr>
      <w:r w:rsidRPr="00142ED7">
        <w:rPr>
          <w:bCs/>
        </w:rPr>
        <w:t xml:space="preserve"> 2. </w:t>
      </w:r>
      <w:r w:rsidRPr="00142ED7">
        <w:t>Узел вяжется куском судейской вспомогательной верёвки длиной 1,5-</w:t>
      </w:r>
      <w:smartTag w:uri="urn:schemas-microsoft-com:office:smarttags" w:element="metricconverter">
        <w:smartTagPr>
          <w:attr w:name="ProductID" w:val="2,5 м"/>
        </w:smartTagPr>
        <w:r w:rsidRPr="00142ED7">
          <w:t>2,5 м</w:t>
        </w:r>
      </w:smartTag>
      <w:r w:rsidRPr="00142ED7">
        <w:t>.</w:t>
      </w:r>
    </w:p>
    <w:p w:rsidR="00D76033" w:rsidRPr="00142ED7" w:rsidRDefault="00D76033" w:rsidP="00581ACF">
      <w:pPr>
        <w:jc w:val="both"/>
      </w:pPr>
      <w:r w:rsidRPr="00142ED7">
        <w:t xml:space="preserve"> 3. Завязанный узел остаётся на судейской верёвке.</w:t>
      </w:r>
    </w:p>
    <w:p w:rsidR="00D76033" w:rsidRPr="00142ED7" w:rsidRDefault="00D76033" w:rsidP="00581ACF">
      <w:pPr>
        <w:jc w:val="both"/>
      </w:pPr>
      <w:r w:rsidRPr="00142ED7">
        <w:t xml:space="preserve"> 4. Узлы  прямой, булинь, стремя, брамшкотовый, вяжутся с контрольными узлами.</w:t>
      </w:r>
    </w:p>
    <w:p w:rsidR="00D76033" w:rsidRPr="00142ED7" w:rsidRDefault="00D76033" w:rsidP="00581ACF">
      <w:pPr>
        <w:jc w:val="both"/>
      </w:pPr>
      <w:r w:rsidRPr="00142ED7">
        <w:rPr>
          <w:b/>
          <w:i/>
        </w:rPr>
        <w:t>Система оценивания</w:t>
      </w:r>
      <w:r w:rsidRPr="00142ED7">
        <w:rPr>
          <w:b/>
        </w:rPr>
        <w:t xml:space="preserve">: </w:t>
      </w:r>
      <w:r w:rsidRPr="00142ED7">
        <w:t>За каждый правильно завязанный узел начисляется один балл. Отсутствие контрольного узла, перехлест веревок считается как неправильно завязанный узел.</w:t>
      </w:r>
    </w:p>
    <w:p w:rsidR="00D76033" w:rsidRDefault="00D76033" w:rsidP="00581ACF"/>
    <w:p w:rsidR="00D76033" w:rsidRDefault="00D76033" w:rsidP="00581ACF">
      <w:pPr>
        <w:ind w:firstLine="3780"/>
      </w:pPr>
    </w:p>
    <w:p w:rsidR="00D76033" w:rsidRDefault="00D76033" w:rsidP="00581ACF">
      <w:pPr>
        <w:jc w:val="center"/>
        <w:rPr>
          <w:sz w:val="26"/>
        </w:rPr>
      </w:pPr>
      <w:r w:rsidRPr="00013E84">
        <w:rPr>
          <w:spacing w:val="-2"/>
          <w:sz w:val="28"/>
          <w:szCs w:val="28"/>
        </w:rPr>
        <w:t xml:space="preserve">Задание </w:t>
      </w:r>
      <w:r>
        <w:rPr>
          <w:spacing w:val="-2"/>
          <w:sz w:val="28"/>
          <w:szCs w:val="28"/>
        </w:rPr>
        <w:t>2</w:t>
      </w:r>
      <w:r w:rsidRPr="009D65A7">
        <w:rPr>
          <w:spacing w:val="-2"/>
          <w:sz w:val="26"/>
          <w:szCs w:val="28"/>
        </w:rPr>
        <w:t>.</w:t>
      </w:r>
      <w:r w:rsidRPr="009D65A7">
        <w:rPr>
          <w:sz w:val="26"/>
        </w:rPr>
        <w:t xml:space="preserve"> </w:t>
      </w:r>
    </w:p>
    <w:p w:rsidR="00D76033" w:rsidRPr="009D65A7" w:rsidRDefault="00D76033" w:rsidP="00581ACF">
      <w:pPr>
        <w:jc w:val="center"/>
        <w:rPr>
          <w:bCs/>
          <w:i/>
          <w:sz w:val="26"/>
        </w:rPr>
      </w:pPr>
      <w:r w:rsidRPr="00013E84">
        <w:rPr>
          <w:sz w:val="28"/>
          <w:szCs w:val="28"/>
        </w:rPr>
        <w:t xml:space="preserve">Преодоление узкого коридора - лаза </w:t>
      </w:r>
      <w:r w:rsidRPr="00013E84">
        <w:rPr>
          <w:bCs/>
          <w:sz w:val="28"/>
          <w:szCs w:val="28"/>
        </w:rPr>
        <w:t>«мышеловки».</w:t>
      </w:r>
    </w:p>
    <w:p w:rsidR="00D76033" w:rsidRDefault="00D76033" w:rsidP="00581ACF">
      <w:pPr>
        <w:rPr>
          <w:b/>
          <w:i/>
        </w:rPr>
      </w:pPr>
    </w:p>
    <w:p w:rsidR="00D76033" w:rsidRPr="00013E84" w:rsidRDefault="00D76033" w:rsidP="00581ACF">
      <w:pPr>
        <w:rPr>
          <w:i/>
        </w:rPr>
      </w:pPr>
      <w:r w:rsidRPr="00142ED7">
        <w:rPr>
          <w:b/>
          <w:i/>
        </w:rPr>
        <w:t>Максимальный балл</w:t>
      </w:r>
      <w:r w:rsidRPr="00142ED7">
        <w:rPr>
          <w:i/>
        </w:rPr>
        <w:t xml:space="preserve"> – </w:t>
      </w:r>
      <w:r>
        <w:rPr>
          <w:i/>
        </w:rPr>
        <w:t>3</w:t>
      </w:r>
      <w:r w:rsidRPr="00142ED7">
        <w:rPr>
          <w:i/>
        </w:rPr>
        <w:t xml:space="preserve"> балл</w:t>
      </w:r>
      <w:r>
        <w:rPr>
          <w:i/>
        </w:rPr>
        <w:t>а</w:t>
      </w:r>
      <w:r w:rsidRPr="00142ED7">
        <w:rPr>
          <w:i/>
        </w:rPr>
        <w:t>.</w:t>
      </w:r>
    </w:p>
    <w:p w:rsidR="00D76033" w:rsidRPr="00013E84" w:rsidRDefault="00D76033" w:rsidP="00581ACF">
      <w:pPr>
        <w:jc w:val="both"/>
        <w:rPr>
          <w:bCs/>
          <w:iCs/>
          <w:spacing w:val="-2"/>
        </w:rPr>
      </w:pPr>
      <w:r w:rsidRPr="00013E84">
        <w:rPr>
          <w:b/>
          <w:bCs/>
          <w:i/>
          <w:spacing w:val="30"/>
        </w:rPr>
        <w:t>Условия:</w:t>
      </w:r>
      <w:r w:rsidRPr="00013E84">
        <w:rPr>
          <w:b/>
        </w:rPr>
        <w:t xml:space="preserve"> </w:t>
      </w:r>
      <w:r w:rsidRPr="00013E84">
        <w:rPr>
          <w:bCs/>
          <w:iCs/>
        </w:rPr>
        <w:t xml:space="preserve">Длина коридора до </w:t>
      </w:r>
      <w:smartTag w:uri="urn:schemas-microsoft-com:office:smarttags" w:element="metricconverter">
        <w:smartTagPr>
          <w:attr w:name="ProductID" w:val="5 м"/>
        </w:smartTagPr>
        <w:r w:rsidRPr="00013E84">
          <w:rPr>
            <w:bCs/>
            <w:iCs/>
          </w:rPr>
          <w:t>5 м</w:t>
        </w:r>
      </w:smartTag>
      <w:r w:rsidRPr="00013E84">
        <w:rPr>
          <w:bCs/>
          <w:iCs/>
        </w:rPr>
        <w:t xml:space="preserve">.; ширина до </w:t>
      </w:r>
      <w:smartTag w:uri="urn:schemas-microsoft-com:office:smarttags" w:element="metricconverter">
        <w:smartTagPr>
          <w:attr w:name="ProductID" w:val="80 см"/>
        </w:smartTagPr>
        <w:r w:rsidRPr="00013E84">
          <w:rPr>
            <w:bCs/>
            <w:iCs/>
          </w:rPr>
          <w:t>80 см</w:t>
        </w:r>
      </w:smartTag>
      <w:r w:rsidRPr="00013E84">
        <w:rPr>
          <w:bCs/>
          <w:iCs/>
        </w:rPr>
        <w:t xml:space="preserve">.; количество ворот – не менее 7; </w:t>
      </w:r>
      <w:r w:rsidRPr="00013E84">
        <w:rPr>
          <w:bCs/>
          <w:iCs/>
          <w:spacing w:val="-2"/>
        </w:rPr>
        <w:t xml:space="preserve">расстояние от перекладин до земли от 35 до </w:t>
      </w:r>
      <w:smartTag w:uri="urn:schemas-microsoft-com:office:smarttags" w:element="metricconverter">
        <w:smartTagPr>
          <w:attr w:name="ProductID" w:val="40 см"/>
        </w:smartTagPr>
        <w:r w:rsidRPr="00013E84">
          <w:rPr>
            <w:bCs/>
            <w:iCs/>
            <w:spacing w:val="-2"/>
          </w:rPr>
          <w:t>40 см</w:t>
        </w:r>
      </w:smartTag>
      <w:r w:rsidRPr="00013E84">
        <w:rPr>
          <w:bCs/>
          <w:iCs/>
          <w:spacing w:val="-2"/>
        </w:rPr>
        <w:t>.; перекладины и стойки не закреплены.</w:t>
      </w:r>
    </w:p>
    <w:p w:rsidR="00D76033" w:rsidRPr="00013E84" w:rsidRDefault="00D76033" w:rsidP="00581ACF">
      <w:pPr>
        <w:jc w:val="both"/>
        <w:rPr>
          <w:spacing w:val="-4"/>
        </w:rPr>
      </w:pPr>
      <w:r>
        <w:rPr>
          <w:noProof/>
        </w:rPr>
      </w:r>
      <w:r w:rsidRPr="00DA484F">
        <w:rPr>
          <w:b/>
          <w:i/>
          <w:spacing w:val="30"/>
        </w:rPr>
        <w:pict>
          <v:group id="_x0000_s1026" editas="canvas" style="width:459pt;height:204.5pt;mso-position-horizontal-relative:char;mso-position-vertical-relative:line" coordorigin="2281,-2379" coordsize="7200,316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-2379;width:7200;height:3166" o:preferrelative="f">
              <v:fill o:detectmouseclick="t"/>
              <v:path o:extrusionok="t" o:connecttype="none"/>
              <o:lock v:ext="edit" text="t"/>
            </v:shape>
            <v:rect id="_x0000_s1028" style="position:absolute;left:2987;top:-2140;width:141;height:1116"/>
            <v:rect id="_x0000_s1029" style="position:absolute;left:2563;top:-1304;width:142;height:1116"/>
            <v:rect id="_x0000_s1030" style="position:absolute;left:5528;top:-1443;width:142;height:1117"/>
            <v:rect id="_x0000_s1031" style="position:absolute;left:4963;top:-467;width:142;height:1115"/>
            <v:rect id="_x0000_s1032" style="position:absolute;left:6799;top:-1722;width:141;height:1116"/>
            <v:rect id="_x0000_s1033" style="position:absolute;left:6234;top:-746;width:141;height:1117"/>
            <v:rect id="_x0000_s1034" style="position:absolute;left:7505;top:-746;width:139;height:1115"/>
            <v:rect id="_x0000_s1035" style="position:absolute;left:8069;top:-1722;width:141;height:1117"/>
            <v:rect id="_x0000_s1036" style="position:absolute;left:9057;top:-1303;width:142;height:1115"/>
            <v:rect id="_x0000_s1037" style="position:absolute;left:8775;top:-328;width:141;height:1115"/>
            <v:rect id="_x0000_s1038" style="position:absolute;left:3128;top:-885;width:141;height:1115"/>
            <v:rect id="_x0000_s1039" style="position:absolute;left:3693;top:-1861;width:142;height:1116"/>
            <v:rect id="_x0000_s1040" style="position:absolute;left:3975;top:-746;width:141;height:1115"/>
            <v:rect id="_x0000_s1041" style="position:absolute;left:4540;top:-1722;width:141;height:1115"/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42" type="#_x0000_t16" style="position:absolute;left:2181;top:-1823;width:1254;height:142;rotation:-15702898fd" adj="10800"/>
            <v:shape id="_x0000_s1043" type="#_x0000_t16" style="position:absolute;left:2854;top:-1444;width:1253;height:142;rotation:-15702898fd" adj="10800"/>
            <v:shape id="_x0000_s1044" type="#_x0000_t16" style="position:absolute;left:3701;top:-1305;width:1255;height:143;rotation:-15702898fd" adj="10800"/>
            <v:shape id="_x0000_s1045" type="#_x0000_t16" style="position:absolute;left:4689;top:-1025;width:1255;height:142;rotation:-15702898fd" adj="10800"/>
            <v:shape id="_x0000_s1046" type="#_x0000_t16" style="position:absolute;left:5960;top:-1305;width:1254;height:142;rotation:-15702898fd" adj="10800"/>
            <v:shape id="_x0000_s1047" type="#_x0000_t16" style="position:absolute;left:7231;top:-1305;width:1254;height:142;rotation:-15702898fd" adj="10800"/>
            <v:shape id="_x0000_s1048" type="#_x0000_t16" style="position:absolute;left:8360;top:-887;width:1254;height:142;rotation:-16247520fd" adj="10800"/>
            <w10:anchorlock/>
          </v:group>
        </w:pict>
      </w:r>
      <w:r w:rsidRPr="00013E84">
        <w:rPr>
          <w:b/>
          <w:i/>
          <w:spacing w:val="30"/>
        </w:rPr>
        <w:t>Действия</w:t>
      </w:r>
      <w:r w:rsidRPr="00013E84">
        <w:rPr>
          <w:b/>
          <w:i/>
          <w:spacing w:val="-4"/>
        </w:rPr>
        <w:t xml:space="preserve">: </w:t>
      </w:r>
      <w:r w:rsidRPr="00013E84">
        <w:t>Участник, по команде члена жюри преодолевает полз</w:t>
      </w:r>
      <w:r w:rsidRPr="00013E84">
        <w:rPr>
          <w:spacing w:val="-4"/>
        </w:rPr>
        <w:t>ком зигзагообразный разновысокий коридор из ворот с падающими планками «мышеловку».</w:t>
      </w:r>
    </w:p>
    <w:p w:rsidR="00D76033" w:rsidRDefault="00D76033" w:rsidP="00581ACF">
      <w:r w:rsidRPr="00142ED7">
        <w:rPr>
          <w:b/>
          <w:i/>
        </w:rPr>
        <w:t>Система оценивания</w:t>
      </w:r>
      <w:r w:rsidRPr="00142ED7">
        <w:rPr>
          <w:b/>
        </w:rPr>
        <w:t xml:space="preserve">: </w:t>
      </w:r>
      <w:r w:rsidRPr="00F74498">
        <w:t>За каждую сбитую планку начисляется штраф – 1 балл</w:t>
      </w:r>
      <w:r>
        <w:t xml:space="preserve"> </w:t>
      </w:r>
    </w:p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>
      <w:pPr>
        <w:jc w:val="center"/>
        <w:rPr>
          <w:sz w:val="28"/>
          <w:szCs w:val="28"/>
        </w:rPr>
      </w:pP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3.</w:t>
      </w: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Определение азимута на объект.</w:t>
      </w:r>
    </w:p>
    <w:p w:rsidR="00D76033" w:rsidRPr="00142ED7" w:rsidRDefault="00D76033" w:rsidP="00581ACF">
      <w:pPr>
        <w:rPr>
          <w:i/>
        </w:rPr>
      </w:pPr>
      <w:r w:rsidRPr="00142ED7">
        <w:rPr>
          <w:b/>
          <w:i/>
        </w:rPr>
        <w:t>Максимальный балл</w:t>
      </w:r>
      <w:r w:rsidRPr="00142ED7">
        <w:rPr>
          <w:i/>
        </w:rPr>
        <w:t xml:space="preserve"> –</w:t>
      </w:r>
      <w:r>
        <w:rPr>
          <w:i/>
        </w:rPr>
        <w:t>1</w:t>
      </w:r>
      <w:r w:rsidRPr="00142ED7">
        <w:rPr>
          <w:i/>
        </w:rPr>
        <w:t xml:space="preserve"> балл.</w:t>
      </w:r>
    </w:p>
    <w:p w:rsidR="00D76033" w:rsidRPr="00142ED7" w:rsidRDefault="00D76033" w:rsidP="00581ACF">
      <w:pPr>
        <w:jc w:val="both"/>
      </w:pPr>
      <w:r w:rsidRPr="00142ED7">
        <w:rPr>
          <w:b/>
          <w:i/>
        </w:rPr>
        <w:t>Условия выполнения задания</w:t>
      </w:r>
      <w:r w:rsidRPr="00142ED7">
        <w:rPr>
          <w:i/>
        </w:rPr>
        <w:t>:</w:t>
      </w:r>
      <w:r w:rsidRPr="00142ED7">
        <w:t xml:space="preserve"> задание выполняется индивидуально. Участник определяет азимут на указанный объект по компасу, результат сообщает члену жюри под подпись.</w:t>
      </w:r>
    </w:p>
    <w:p w:rsidR="00D76033" w:rsidRPr="00142ED7" w:rsidRDefault="00D76033" w:rsidP="00581ACF">
      <w:r w:rsidRPr="00142ED7">
        <w:rPr>
          <w:b/>
          <w:i/>
        </w:rPr>
        <w:t>Контрольное время</w:t>
      </w:r>
      <w:r w:rsidRPr="00142ED7">
        <w:rPr>
          <w:i/>
        </w:rPr>
        <w:t xml:space="preserve">: </w:t>
      </w:r>
      <w:r w:rsidRPr="00142ED7">
        <w:t>2 мин.</w:t>
      </w:r>
    </w:p>
    <w:p w:rsidR="00D76033" w:rsidRPr="00142ED7" w:rsidRDefault="00D76033" w:rsidP="00581ACF">
      <w:r w:rsidRPr="00142ED7">
        <w:rPr>
          <w:b/>
          <w:i/>
        </w:rPr>
        <w:t>Разрешенные (необходимые) технические средства для выполнения задания</w:t>
      </w:r>
      <w:r w:rsidRPr="00142ED7">
        <w:rPr>
          <w:i/>
        </w:rPr>
        <w:t xml:space="preserve">: </w:t>
      </w:r>
      <w:r w:rsidRPr="00142ED7">
        <w:t>компас туристический.</w:t>
      </w:r>
    </w:p>
    <w:p w:rsidR="00D76033" w:rsidRPr="00142ED7" w:rsidRDefault="00D76033" w:rsidP="00581ACF">
      <w:pPr>
        <w:rPr>
          <w:i/>
        </w:rPr>
      </w:pPr>
      <w:r w:rsidRPr="00142ED7">
        <w:rPr>
          <w:b/>
          <w:i/>
        </w:rPr>
        <w:t>Система оценивания</w:t>
      </w:r>
      <w:r w:rsidRPr="00142ED7">
        <w:rPr>
          <w:i/>
        </w:rPr>
        <w:t xml:space="preserve">: </w:t>
      </w:r>
    </w:p>
    <w:p w:rsidR="00D76033" w:rsidRPr="00142ED7" w:rsidRDefault="00D76033" w:rsidP="00581ACF">
      <w:pPr>
        <w:rPr>
          <w:vertAlign w:val="superscript"/>
        </w:rPr>
      </w:pPr>
      <w:r w:rsidRPr="00142ED7">
        <w:t>- допустимая ошибка - +/- 2</w:t>
      </w:r>
      <w:r w:rsidRPr="00142ED7">
        <w:rPr>
          <w:vertAlign w:val="superscript"/>
        </w:rPr>
        <w:t>0</w:t>
      </w:r>
    </w:p>
    <w:p w:rsidR="00D76033" w:rsidRPr="00142ED7" w:rsidRDefault="00D76033" w:rsidP="00581ACF">
      <w:pPr>
        <w:rPr>
          <w:vertAlign w:val="superscript"/>
        </w:rPr>
      </w:pPr>
      <w:r w:rsidRPr="00142ED7">
        <w:t>- штраф 1 балл за каждые 2</w:t>
      </w:r>
      <w:r w:rsidRPr="00142ED7">
        <w:rPr>
          <w:vertAlign w:val="superscript"/>
        </w:rPr>
        <w:t>0</w:t>
      </w:r>
    </w:p>
    <w:p w:rsidR="00D76033" w:rsidRDefault="00D76033" w:rsidP="00581ACF"/>
    <w:p w:rsidR="00D76033" w:rsidRPr="00862594" w:rsidRDefault="00D76033" w:rsidP="00581ACF">
      <w:pPr>
        <w:jc w:val="center"/>
        <w:rPr>
          <w:sz w:val="28"/>
          <w:szCs w:val="28"/>
        </w:rPr>
      </w:pPr>
      <w:r w:rsidRPr="00862594">
        <w:rPr>
          <w:sz w:val="28"/>
          <w:szCs w:val="28"/>
        </w:rPr>
        <w:t>Задание 4</w:t>
      </w: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Преодоление болота.</w:t>
      </w: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Pr="00681A8D" w:rsidRDefault="00D76033" w:rsidP="00581ACF">
      <w:pPr>
        <w:rPr>
          <w:i/>
        </w:rPr>
      </w:pPr>
      <w:r w:rsidRPr="00F74498">
        <w:rPr>
          <w:b/>
          <w:i/>
        </w:rPr>
        <w:t xml:space="preserve">Максимальный балл </w:t>
      </w:r>
      <w:r>
        <w:rPr>
          <w:i/>
        </w:rPr>
        <w:t>– 3 балла.</w:t>
      </w:r>
    </w:p>
    <w:p w:rsidR="00D76033" w:rsidRPr="00681A8D" w:rsidRDefault="00D76033" w:rsidP="00581ACF">
      <w:r w:rsidRPr="009D65A7">
        <w:rPr>
          <w:b/>
          <w:bCs/>
          <w:i/>
          <w:spacing w:val="30"/>
          <w:sz w:val="26"/>
        </w:rPr>
        <w:t>Условия:</w:t>
      </w:r>
      <w:r w:rsidRPr="009D65A7">
        <w:rPr>
          <w:b/>
          <w:bCs/>
          <w:sz w:val="26"/>
        </w:rPr>
        <w:t xml:space="preserve"> </w:t>
      </w:r>
      <w:r w:rsidRPr="00681A8D">
        <w:rPr>
          <w:spacing w:val="-4"/>
        </w:rPr>
        <w:t>8 «кочек» установлены в шахматном порядке со «сбоем ноги»</w:t>
      </w:r>
      <w:r w:rsidRPr="00681A8D">
        <w:t xml:space="preserve"> (в середине две «кочки» по прямой); расстояние между </w:t>
      </w:r>
      <w:r w:rsidRPr="00681A8D">
        <w:rPr>
          <w:color w:val="000000"/>
        </w:rPr>
        <w:t>центрами</w:t>
      </w:r>
      <w:r w:rsidRPr="00681A8D">
        <w:t xml:space="preserve"> «кочек» </w:t>
      </w:r>
      <w:smartTag w:uri="urn:schemas-microsoft-com:office:smarttags" w:element="metricconverter">
        <w:smartTagPr>
          <w:attr w:name="ProductID" w:val="1,5 м"/>
        </w:smartTagPr>
        <w:r w:rsidRPr="00681A8D">
          <w:t>1,5 м</w:t>
        </w:r>
      </w:smartTag>
      <w:r w:rsidRPr="00681A8D">
        <w:t xml:space="preserve">.; диаметр «кочек» не более </w:t>
      </w:r>
      <w:smartTag w:uri="urn:schemas-microsoft-com:office:smarttags" w:element="metricconverter">
        <w:smartTagPr>
          <w:attr w:name="ProductID" w:val="30 см"/>
        </w:smartTagPr>
        <w:r w:rsidRPr="00681A8D">
          <w:t>30 см</w:t>
        </w:r>
      </w:smartTag>
      <w:r w:rsidRPr="00681A8D">
        <w:t xml:space="preserve">. В </w:t>
      </w:r>
      <w:smartTag w:uri="urn:schemas-microsoft-com:office:smarttags" w:element="metricconverter">
        <w:smartTagPr>
          <w:attr w:name="ProductID" w:val="1,5 м"/>
        </w:smartTagPr>
        <w:r w:rsidRPr="00681A8D">
          <w:t>1,5 м</w:t>
        </w:r>
      </w:smartTag>
      <w:r w:rsidRPr="00681A8D">
        <w:t xml:space="preserve"> от первой «кочки» и в </w:t>
      </w:r>
      <w:smartTag w:uri="urn:schemas-microsoft-com:office:smarttags" w:element="metricconverter">
        <w:smartTagPr>
          <w:attr w:name="ProductID" w:val="1,5 м"/>
        </w:smartTagPr>
        <w:r w:rsidRPr="00681A8D">
          <w:t>1,5 м</w:t>
        </w:r>
      </w:smartTag>
      <w:r w:rsidRPr="00681A8D">
        <w:t xml:space="preserve"> за последней «кочкой» нанесены контрольные линии; на первую и последнюю «кочки» наступать обязательно.</w:t>
      </w:r>
    </w:p>
    <w:p w:rsidR="00D76033" w:rsidRPr="00681A8D" w:rsidRDefault="00D76033" w:rsidP="00581ACF">
      <w:pPr>
        <w:rPr>
          <w:bCs/>
          <w:u w:val="single"/>
        </w:rPr>
      </w:pPr>
      <w:r w:rsidRPr="00681A8D">
        <w:rPr>
          <w:b/>
          <w:i/>
          <w:spacing w:val="30"/>
        </w:rPr>
        <w:t>Действия</w:t>
      </w:r>
      <w:r w:rsidRPr="00681A8D">
        <w:rPr>
          <w:b/>
          <w:i/>
          <w:spacing w:val="-4"/>
        </w:rPr>
        <w:t xml:space="preserve">: </w:t>
      </w:r>
      <w:r w:rsidRPr="00681A8D">
        <w:rPr>
          <w:spacing w:val="-4"/>
        </w:rPr>
        <w:t xml:space="preserve">Участник преодолевает заболоченный участок, перепрыгивая с «кочки </w:t>
      </w:r>
      <w:r w:rsidRPr="00681A8D">
        <w:t>на кочку» (резиновые кольца от газовых баллонов или нарисованные на полу) не задевая снаружи «кочки» пола.</w:t>
      </w:r>
      <w:r w:rsidRPr="00681A8D">
        <w:rPr>
          <w:bCs/>
          <w:u w:val="single"/>
        </w:rPr>
        <w:t xml:space="preserve"> </w:t>
      </w:r>
    </w:p>
    <w:p w:rsidR="00D76033" w:rsidRDefault="00D76033" w:rsidP="00581ACF">
      <w:r w:rsidRPr="00142ED7">
        <w:rPr>
          <w:b/>
          <w:i/>
        </w:rPr>
        <w:t>Система оценивания</w:t>
      </w:r>
      <w:r w:rsidRPr="00142ED7">
        <w:rPr>
          <w:b/>
        </w:rPr>
        <w:t xml:space="preserve">: </w:t>
      </w:r>
      <w:r w:rsidRPr="00F74498">
        <w:t>За кажд</w:t>
      </w:r>
      <w:r>
        <w:t>ый</w:t>
      </w:r>
      <w:r w:rsidRPr="00F74498">
        <w:t xml:space="preserve"> </w:t>
      </w:r>
      <w:r>
        <w:t>заступ</w:t>
      </w:r>
      <w:r w:rsidRPr="00F74498">
        <w:t xml:space="preserve"> начисляется штраф – 1 балл</w:t>
      </w:r>
      <w:r>
        <w:t xml:space="preserve">. За пропуск кочки или падение – штраф 3 балла </w:t>
      </w:r>
    </w:p>
    <w:p w:rsidR="00D76033" w:rsidRDefault="00D76033" w:rsidP="005F127F">
      <w:pPr>
        <w:rPr>
          <w:b/>
          <w:i/>
          <w:sz w:val="28"/>
          <w:szCs w:val="28"/>
        </w:rPr>
      </w:pPr>
    </w:p>
    <w:p w:rsidR="00D76033" w:rsidRDefault="00D76033" w:rsidP="00581ACF">
      <w:pPr>
        <w:jc w:val="center"/>
        <w:rPr>
          <w:b/>
          <w:i/>
          <w:sz w:val="28"/>
          <w:szCs w:val="28"/>
        </w:rPr>
      </w:pPr>
      <w:r w:rsidRPr="003D4E98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Действия в чрезвычайных ситуациях</w:t>
      </w:r>
      <w:r w:rsidRPr="003D4E98">
        <w:rPr>
          <w:b/>
          <w:i/>
          <w:sz w:val="28"/>
          <w:szCs w:val="28"/>
        </w:rPr>
        <w:t>»</w:t>
      </w: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1.</w:t>
      </w: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Действия в районе аварии с утечкой АХОВ</w:t>
      </w: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Default="00D76033" w:rsidP="00581ACF">
      <w:pPr>
        <w:rPr>
          <w:i/>
        </w:rPr>
      </w:pPr>
      <w:r w:rsidRPr="00F74498">
        <w:rPr>
          <w:b/>
          <w:i/>
        </w:rPr>
        <w:t>Максимальный балл</w:t>
      </w:r>
      <w:r>
        <w:rPr>
          <w:i/>
        </w:rPr>
        <w:t xml:space="preserve"> – </w:t>
      </w:r>
      <w:r>
        <w:t>5</w:t>
      </w:r>
      <w:r w:rsidRPr="00F74498">
        <w:t xml:space="preserve"> баллов</w:t>
      </w:r>
      <w:r>
        <w:rPr>
          <w:i/>
        </w:rPr>
        <w:t>.</w:t>
      </w:r>
    </w:p>
    <w:p w:rsidR="00D76033" w:rsidRDefault="00D76033" w:rsidP="00581ACF">
      <w:pPr>
        <w:jc w:val="both"/>
      </w:pPr>
      <w:r w:rsidRPr="00F74498">
        <w:rPr>
          <w:b/>
          <w:i/>
        </w:rPr>
        <w:t>Оборудование этапа</w:t>
      </w:r>
      <w:r>
        <w:rPr>
          <w:i/>
        </w:rPr>
        <w:t xml:space="preserve">: </w:t>
      </w:r>
      <w:r>
        <w:t>противогазы ГП-5, костюмы защитные ОЗК или Л-1, контрольные линии в начале и конце этапа, указатель направления ветра на финише, зоны надевания и снятия средств индивидуальной защиты.</w:t>
      </w:r>
    </w:p>
    <w:p w:rsidR="00D76033" w:rsidRDefault="00D76033" w:rsidP="00581ACF">
      <w:pPr>
        <w:jc w:val="both"/>
      </w:pPr>
      <w:r w:rsidRPr="00F74498">
        <w:rPr>
          <w:b/>
          <w:i/>
        </w:rPr>
        <w:t>Условия выполнения задания</w:t>
      </w:r>
      <w:r>
        <w:rPr>
          <w:i/>
        </w:rPr>
        <w:t>:</w:t>
      </w:r>
      <w:r>
        <w:t xml:space="preserve"> задание выполняется индивидуально. Возможна одновременная работа нескольких участников. Перед выполнением задания участник может выбрать противогаз по размеру.</w:t>
      </w:r>
    </w:p>
    <w:p w:rsidR="00D76033" w:rsidRDefault="00D76033" w:rsidP="00581ACF">
      <w:pPr>
        <w:jc w:val="both"/>
      </w:pPr>
      <w:r>
        <w:t>По команде члена жюри «Средства индивидуальной защиты надеть… Газы», участник одевает СИЗ, преодолевает «зону заражения», в «безопасной зоне» снимает СИЗ.</w:t>
      </w:r>
    </w:p>
    <w:p w:rsidR="00D76033" w:rsidRPr="00C865CB" w:rsidRDefault="00D76033" w:rsidP="00581ACF">
      <w:r w:rsidRPr="00CA08BF">
        <w:rPr>
          <w:b/>
          <w:i/>
        </w:rPr>
        <w:t>Контрольное время</w:t>
      </w:r>
      <w:r>
        <w:rPr>
          <w:i/>
        </w:rPr>
        <w:t xml:space="preserve">: </w:t>
      </w:r>
      <w:r>
        <w:t>определяется исходя из длины этапа.</w:t>
      </w:r>
    </w:p>
    <w:p w:rsidR="00D76033" w:rsidRDefault="00D76033" w:rsidP="00581ACF">
      <w:pPr>
        <w:rPr>
          <w:i/>
        </w:rPr>
      </w:pPr>
      <w:r w:rsidRPr="00CA08BF">
        <w:rPr>
          <w:b/>
          <w:i/>
        </w:rPr>
        <w:t>Система оценивания</w:t>
      </w:r>
      <w:r>
        <w:rPr>
          <w:i/>
        </w:rPr>
        <w:t>:</w:t>
      </w:r>
    </w:p>
    <w:p w:rsidR="00D76033" w:rsidRPr="00B90149" w:rsidRDefault="00D76033" w:rsidP="00581ACF">
      <w:r>
        <w:rPr>
          <w:i/>
        </w:rPr>
        <w:t xml:space="preserve"> </w:t>
      </w:r>
      <w:r>
        <w:t xml:space="preserve">штрафы: </w:t>
      </w:r>
      <w:r>
        <w:rPr>
          <w:i/>
        </w:rPr>
        <w:t xml:space="preserve"> </w:t>
      </w:r>
    </w:p>
    <w:p w:rsidR="00D76033" w:rsidRDefault="00D76033" w:rsidP="00581ACF">
      <w:r>
        <w:t xml:space="preserve">- </w:t>
      </w:r>
      <w:r w:rsidRPr="006A00DA">
        <w:t>Открыты глаза при одевании противогаза – 1 балл</w:t>
      </w:r>
    </w:p>
    <w:p w:rsidR="00D76033" w:rsidRDefault="00D76033" w:rsidP="00581ACF">
      <w:r>
        <w:t>- не задержано дыхание – 1 балл</w:t>
      </w:r>
    </w:p>
    <w:p w:rsidR="00D76033" w:rsidRDefault="00D76033" w:rsidP="00581ACF">
      <w:r>
        <w:t>- не сделан резкий выдох после надевания противогаза – 1 балл</w:t>
      </w:r>
    </w:p>
    <w:p w:rsidR="00D76033" w:rsidRDefault="00D76033" w:rsidP="00581ACF">
      <w:r>
        <w:t>- неплотное прилегание шлем-маски противогаза – 2 балла</w:t>
      </w:r>
    </w:p>
    <w:p w:rsidR="00D76033" w:rsidRDefault="00D76033" w:rsidP="00581ACF">
      <w:r>
        <w:t>- нарушена последовательность одевания СИЗ – 3 балла</w:t>
      </w:r>
    </w:p>
    <w:p w:rsidR="00D76033" w:rsidRDefault="00D76033" w:rsidP="00581ACF">
      <w:r>
        <w:t xml:space="preserve">- не застегнуты хлястики, не завязаны тесьмы на брючном ремне, не застегнут шпенек –         </w:t>
      </w:r>
    </w:p>
    <w:p w:rsidR="00D76033" w:rsidRDefault="00D76033" w:rsidP="00581ACF">
      <w:r>
        <w:t xml:space="preserve">  1 балл за каждое нарушение</w:t>
      </w:r>
    </w:p>
    <w:p w:rsidR="00D76033" w:rsidRDefault="00D76033" w:rsidP="00581ACF">
      <w:r>
        <w:t>- имеются открытые участки тела – 5 баллов</w:t>
      </w:r>
    </w:p>
    <w:p w:rsidR="00D76033" w:rsidRDefault="00D76033" w:rsidP="00581ACF">
      <w:r>
        <w:t>- нарушена последовательность снятия СИЗ – 3 балла</w:t>
      </w:r>
    </w:p>
    <w:p w:rsidR="00D76033" w:rsidRDefault="00D76033" w:rsidP="00581ACF">
      <w:r>
        <w:t>- неправильно снят противогаз – 1 балл</w:t>
      </w:r>
    </w:p>
    <w:p w:rsidR="00D76033" w:rsidRDefault="00D76033" w:rsidP="00581ACF">
      <w:r>
        <w:t>- не учтено направление ветра при снятии СИЗ – 3 балла</w:t>
      </w:r>
    </w:p>
    <w:p w:rsidR="00D76033" w:rsidRDefault="00D76033" w:rsidP="00581ACF">
      <w:r>
        <w:t xml:space="preserve">- превышение контрольного времени – по 1 баллу за каждые 30 сек </w:t>
      </w:r>
    </w:p>
    <w:p w:rsidR="00D76033" w:rsidRDefault="00D76033" w:rsidP="00581ACF"/>
    <w:p w:rsidR="00D76033" w:rsidRDefault="00D76033" w:rsidP="00581ACF"/>
    <w:p w:rsidR="00D76033" w:rsidRPr="00076AD1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2</w:t>
      </w:r>
      <w:r w:rsidRPr="00076AD1">
        <w:rPr>
          <w:sz w:val="28"/>
          <w:szCs w:val="28"/>
        </w:rPr>
        <w:t>.</w:t>
      </w:r>
    </w:p>
    <w:p w:rsidR="00D76033" w:rsidRPr="00076AD1" w:rsidRDefault="00D76033" w:rsidP="00581ACF">
      <w:pPr>
        <w:jc w:val="center"/>
        <w:rPr>
          <w:sz w:val="28"/>
          <w:szCs w:val="28"/>
        </w:rPr>
      </w:pPr>
      <w:r w:rsidRPr="00076AD1">
        <w:rPr>
          <w:sz w:val="28"/>
          <w:szCs w:val="28"/>
        </w:rPr>
        <w:t xml:space="preserve"> Действия по тушению пожара с применением первичных средств пожаротушения.</w:t>
      </w:r>
    </w:p>
    <w:p w:rsidR="00D76033" w:rsidRPr="00076AD1" w:rsidRDefault="00D76033" w:rsidP="00581ACF"/>
    <w:p w:rsidR="00D76033" w:rsidRPr="00CA08BF" w:rsidRDefault="00D76033" w:rsidP="00581ACF">
      <w:pPr>
        <w:rPr>
          <w:i/>
        </w:rPr>
      </w:pPr>
      <w:r w:rsidRPr="00CA08BF">
        <w:rPr>
          <w:b/>
          <w:i/>
        </w:rPr>
        <w:t>Максимальный балл</w:t>
      </w:r>
      <w:r w:rsidRPr="00CA08BF">
        <w:rPr>
          <w:i/>
        </w:rPr>
        <w:t xml:space="preserve"> – </w:t>
      </w:r>
      <w:r>
        <w:rPr>
          <w:i/>
        </w:rPr>
        <w:t>5</w:t>
      </w:r>
      <w:r w:rsidRPr="00CA08BF">
        <w:rPr>
          <w:i/>
        </w:rPr>
        <w:t xml:space="preserve"> баллов.</w:t>
      </w:r>
    </w:p>
    <w:p w:rsidR="00D76033" w:rsidRPr="00CA08BF" w:rsidRDefault="00D76033" w:rsidP="00581ACF">
      <w:pPr>
        <w:jc w:val="both"/>
      </w:pPr>
      <w:r w:rsidRPr="00CA08BF">
        <w:rPr>
          <w:b/>
          <w:i/>
        </w:rPr>
        <w:t>Оборудование этапа</w:t>
      </w:r>
      <w:r w:rsidRPr="00CA08BF">
        <w:rPr>
          <w:i/>
        </w:rPr>
        <w:t>:</w:t>
      </w:r>
      <w:r w:rsidRPr="00CA08BF">
        <w:t xml:space="preserve"> В помещении произошло возгорание, полоски красной ткани имитируют огонь. На полу ведро с водой и первичные средства пожаротушения в специальных стойках: огнетушитель углекислотный (ОУ-5)</w:t>
      </w:r>
      <w:r>
        <w:t xml:space="preserve"> или порошковый (ОП-5)</w:t>
      </w:r>
      <w:r w:rsidRPr="00CA08BF">
        <w:t xml:space="preserve"> и огнетушитель воздушно-пенный (ОВП-5)</w:t>
      </w:r>
      <w:r>
        <w:t xml:space="preserve"> (все огнетушители охолощенные)</w:t>
      </w:r>
      <w:r w:rsidRPr="00CA08BF">
        <w:t xml:space="preserve">. </w:t>
      </w:r>
    </w:p>
    <w:p w:rsidR="00D76033" w:rsidRPr="00CA08BF" w:rsidRDefault="00D76033" w:rsidP="00581ACF">
      <w:pPr>
        <w:jc w:val="both"/>
        <w:rPr>
          <w:iCs/>
        </w:rPr>
      </w:pPr>
      <w:r w:rsidRPr="00CA08BF">
        <w:rPr>
          <w:b/>
          <w:i/>
        </w:rPr>
        <w:t>Условия</w:t>
      </w:r>
      <w:r w:rsidRPr="00CA08BF">
        <w:t xml:space="preserve">: Участник определяет вид первичного средства пожаротушения, необходимое для тушения очага возгорания, берет его и перемещается к месту возгорания. </w:t>
      </w:r>
      <w:r w:rsidRPr="00CA08BF">
        <w:rPr>
          <w:iCs/>
        </w:rPr>
        <w:t xml:space="preserve">Применяет первичное средство пожаротушения в установленном порядке и последовательности. </w:t>
      </w:r>
    </w:p>
    <w:p w:rsidR="00D76033" w:rsidRDefault="00D76033" w:rsidP="00581ACF">
      <w:pPr>
        <w:rPr>
          <w:i/>
        </w:rPr>
      </w:pPr>
      <w:r w:rsidRPr="00CA08BF">
        <w:rPr>
          <w:b/>
          <w:i/>
        </w:rPr>
        <w:t>Система оценивания</w:t>
      </w:r>
      <w:r>
        <w:rPr>
          <w:i/>
        </w:rPr>
        <w:t>:</w:t>
      </w:r>
    </w:p>
    <w:p w:rsidR="00D76033" w:rsidRPr="00B90149" w:rsidRDefault="00D76033" w:rsidP="00581ACF">
      <w:r>
        <w:rPr>
          <w:i/>
        </w:rPr>
        <w:t xml:space="preserve"> </w:t>
      </w:r>
      <w:r>
        <w:t xml:space="preserve">штрафы: </w:t>
      </w:r>
      <w:r>
        <w:rPr>
          <w:i/>
        </w:rPr>
        <w:t xml:space="preserve"> </w:t>
      </w:r>
    </w:p>
    <w:p w:rsidR="00D76033" w:rsidRDefault="00D76033" w:rsidP="00581ACF">
      <w:pPr>
        <w:jc w:val="both"/>
      </w:pPr>
      <w:r>
        <w:t>- неправильно выбрано средство пожаротушения – 5 баллов</w:t>
      </w:r>
    </w:p>
    <w:p w:rsidR="00D76033" w:rsidRPr="00EE3209" w:rsidRDefault="00D76033" w:rsidP="00581ACF">
      <w:pPr>
        <w:jc w:val="both"/>
      </w:pPr>
      <w:r>
        <w:t>- ошибка при тушении – 2 балла за каждую</w:t>
      </w:r>
    </w:p>
    <w:p w:rsidR="00D76033" w:rsidRDefault="00D76033" w:rsidP="00F43B56">
      <w:pPr>
        <w:rPr>
          <w:b/>
          <w:i/>
          <w:sz w:val="28"/>
          <w:szCs w:val="28"/>
        </w:rPr>
      </w:pPr>
    </w:p>
    <w:p w:rsidR="00D76033" w:rsidRPr="00552EA5" w:rsidRDefault="00D76033" w:rsidP="00581AC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«Основы военной службы»</w:t>
      </w:r>
    </w:p>
    <w:p w:rsidR="00D76033" w:rsidRPr="00552EA5" w:rsidRDefault="00D76033" w:rsidP="00581ACF"/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1.</w:t>
      </w: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Неполная разборка ММГ АК-74</w:t>
      </w: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Default="00D76033" w:rsidP="00581ACF">
      <w:pPr>
        <w:rPr>
          <w:i/>
        </w:rPr>
      </w:pPr>
      <w:r>
        <w:rPr>
          <w:i/>
        </w:rPr>
        <w:t>Максимальный балл – 5 баллов.</w:t>
      </w:r>
    </w:p>
    <w:p w:rsidR="00D76033" w:rsidRDefault="00D76033" w:rsidP="00581ACF">
      <w:pPr>
        <w:jc w:val="both"/>
      </w:pPr>
      <w:r>
        <w:rPr>
          <w:i/>
        </w:rPr>
        <w:t>Условия выполнения задания:</w:t>
      </w:r>
      <w:r>
        <w:t xml:space="preserve"> задание выполняется индивидуально.</w:t>
      </w:r>
      <w:r w:rsidRPr="00AB5925">
        <w:t xml:space="preserve"> </w:t>
      </w:r>
      <w:r>
        <w:t>Возможна одновременная работа нескольких участников.</w:t>
      </w:r>
    </w:p>
    <w:p w:rsidR="00D76033" w:rsidRDefault="00D76033" w:rsidP="00581ACF">
      <w:r>
        <w:rPr>
          <w:i/>
        </w:rPr>
        <w:t xml:space="preserve">Контрольное время: </w:t>
      </w:r>
      <w:r>
        <w:rPr>
          <w:b/>
        </w:rPr>
        <w:t>М:</w:t>
      </w:r>
      <w:r>
        <w:t xml:space="preserve">12 сек. </w:t>
      </w:r>
      <w:r w:rsidRPr="0037006E">
        <w:rPr>
          <w:b/>
        </w:rPr>
        <w:t>Д</w:t>
      </w:r>
      <w:r>
        <w:t>: 20 сек</w:t>
      </w:r>
    </w:p>
    <w:p w:rsidR="00D76033" w:rsidRDefault="00D76033" w:rsidP="00581ACF">
      <w:pPr>
        <w:sectPr w:rsidR="00D76033" w:rsidSect="00EE3209">
          <w:pgSz w:w="11906" w:h="16838"/>
          <w:pgMar w:top="719" w:right="850" w:bottom="899" w:left="1701" w:header="708" w:footer="708" w:gutter="0"/>
          <w:cols w:space="708"/>
          <w:docGrid w:linePitch="360"/>
        </w:sectPr>
      </w:pPr>
    </w:p>
    <w:p w:rsidR="00D76033" w:rsidRDefault="00D76033" w:rsidP="00581ACF">
      <w:pPr>
        <w:jc w:val="both"/>
        <w:sectPr w:rsidR="00D76033" w:rsidSect="0037006E">
          <w:type w:val="continuous"/>
          <w:pgSz w:w="11906" w:h="16838"/>
          <w:pgMar w:top="539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37006E">
        <w:rPr>
          <w:b/>
        </w:rPr>
        <w:t>М</w:t>
      </w:r>
      <w:r>
        <w:t xml:space="preserve">:                                                               </w:t>
      </w:r>
      <w:r>
        <w:rPr>
          <w:b/>
        </w:rPr>
        <w:t>Д:</w:t>
      </w:r>
      <w:r>
        <w:t xml:space="preserve">                                                                           </w:t>
      </w:r>
    </w:p>
    <w:p w:rsidR="00D76033" w:rsidRPr="00EC5802" w:rsidRDefault="00D76033" w:rsidP="00581ACF">
      <w:pPr>
        <w:jc w:val="both"/>
      </w:pPr>
      <w:r w:rsidRPr="00EC5802">
        <w:t xml:space="preserve">12 сек – </w:t>
      </w:r>
      <w:r>
        <w:t xml:space="preserve">5 баллов                                       20 сек – 5 баллов                     </w:t>
      </w:r>
    </w:p>
    <w:p w:rsidR="00D76033" w:rsidRPr="00EC5802" w:rsidRDefault="00D76033" w:rsidP="00581ACF">
      <w:pPr>
        <w:jc w:val="both"/>
      </w:pPr>
      <w:r w:rsidRPr="00EC5802">
        <w:t xml:space="preserve">14 сек – </w:t>
      </w:r>
      <w:r>
        <w:t xml:space="preserve">4 </w:t>
      </w:r>
      <w:r w:rsidRPr="00EC5802">
        <w:t>балл</w:t>
      </w:r>
      <w:r>
        <w:t>ов</w:t>
      </w:r>
      <w:r w:rsidRPr="00EC5802">
        <w:t xml:space="preserve">          </w:t>
      </w:r>
      <w:r>
        <w:t xml:space="preserve">                             22</w:t>
      </w:r>
      <w:r w:rsidRPr="00EC5802">
        <w:t xml:space="preserve"> </w:t>
      </w:r>
      <w:r>
        <w:t>сек – 4 баллов</w:t>
      </w:r>
      <w:r w:rsidRPr="00EC5802">
        <w:t xml:space="preserve">             </w:t>
      </w:r>
    </w:p>
    <w:p w:rsidR="00D76033" w:rsidRDefault="00D76033" w:rsidP="00581ACF">
      <w:pPr>
        <w:jc w:val="both"/>
      </w:pPr>
      <w:r w:rsidRPr="00EC5802">
        <w:t xml:space="preserve">16 сек – </w:t>
      </w:r>
      <w:r>
        <w:t>3</w:t>
      </w:r>
      <w:r w:rsidRPr="00EC5802">
        <w:t xml:space="preserve"> балл</w:t>
      </w:r>
      <w:r>
        <w:t>ов</w:t>
      </w:r>
      <w:r w:rsidRPr="00EC5802">
        <w:t xml:space="preserve"> </w:t>
      </w:r>
      <w:r>
        <w:t xml:space="preserve">                                      24 сек – 3 баллов</w:t>
      </w:r>
    </w:p>
    <w:p w:rsidR="00D76033" w:rsidRPr="00EC5802" w:rsidRDefault="00D76033" w:rsidP="00581ACF">
      <w:pPr>
        <w:jc w:val="both"/>
      </w:pPr>
      <w:r>
        <w:t>18</w:t>
      </w:r>
      <w:r w:rsidRPr="00EC5802">
        <w:t xml:space="preserve"> </w:t>
      </w:r>
      <w:r>
        <w:t>сек – 2 балла</w:t>
      </w:r>
      <w:r w:rsidRPr="00EC5802">
        <w:t xml:space="preserve"> </w:t>
      </w:r>
      <w:r>
        <w:t xml:space="preserve">                                        26 сек – 2 балла</w:t>
      </w:r>
      <w:r w:rsidRPr="00EC5802">
        <w:t xml:space="preserve">                                                    </w:t>
      </w:r>
    </w:p>
    <w:p w:rsidR="00D76033" w:rsidRDefault="00D76033" w:rsidP="00581ACF">
      <w:pPr>
        <w:jc w:val="both"/>
      </w:pPr>
      <w:r w:rsidRPr="00EC5802">
        <w:t>2</w:t>
      </w:r>
      <w:r>
        <w:t>0 сек и более – 1</w:t>
      </w:r>
      <w:r w:rsidRPr="00EC5802">
        <w:t xml:space="preserve"> балл</w:t>
      </w:r>
      <w:r>
        <w:t>а                           28 сек и более – 1 балла</w:t>
      </w:r>
      <w:r w:rsidRPr="00EC5802">
        <w:t xml:space="preserve"> </w:t>
      </w:r>
    </w:p>
    <w:p w:rsidR="00D76033" w:rsidRPr="0037006E" w:rsidRDefault="00D76033" w:rsidP="00581ACF">
      <w:pPr>
        <w:rPr>
          <w:i/>
        </w:rPr>
      </w:pPr>
      <w:r w:rsidRPr="00EC5802">
        <w:t xml:space="preserve"> </w:t>
      </w:r>
      <w:r>
        <w:rPr>
          <w:i/>
        </w:rPr>
        <w:t>Система оценивания:</w:t>
      </w:r>
      <w:r w:rsidRPr="00EC5802">
        <w:t xml:space="preserve">                                                         </w:t>
      </w:r>
    </w:p>
    <w:p w:rsidR="00D76033" w:rsidRPr="005463D1" w:rsidRDefault="00D76033" w:rsidP="00581ACF">
      <w:pPr>
        <w:jc w:val="both"/>
        <w:rPr>
          <w:u w:val="single"/>
        </w:rPr>
      </w:pPr>
      <w:r w:rsidRPr="005463D1">
        <w:rPr>
          <w:u w:val="single"/>
        </w:rPr>
        <w:t>Штрафы:</w:t>
      </w:r>
    </w:p>
    <w:p w:rsidR="00D76033" w:rsidRPr="00EC5802" w:rsidRDefault="00D76033" w:rsidP="00581ACF">
      <w:pPr>
        <w:jc w:val="both"/>
      </w:pPr>
      <w:r w:rsidRPr="00EC5802">
        <w:t xml:space="preserve">- неправильный порядок разборки </w:t>
      </w:r>
      <w:r>
        <w:t xml:space="preserve">                                                    </w:t>
      </w:r>
      <w:r w:rsidRPr="00EC5802">
        <w:t>-  1 балл</w:t>
      </w:r>
    </w:p>
    <w:p w:rsidR="00D76033" w:rsidRPr="00EC5802" w:rsidRDefault="00D76033" w:rsidP="00581ACF">
      <w:pPr>
        <w:jc w:val="both"/>
      </w:pPr>
      <w:r w:rsidRPr="00EC5802">
        <w:t xml:space="preserve">- не произведен контрольный выстрел                 </w:t>
      </w:r>
      <w:r>
        <w:t xml:space="preserve">                             - </w:t>
      </w:r>
      <w:r w:rsidRPr="00EC5802">
        <w:t>1</w:t>
      </w:r>
      <w:r>
        <w:t xml:space="preserve"> </w:t>
      </w:r>
      <w:r w:rsidRPr="00EC5802">
        <w:t>балл</w:t>
      </w:r>
    </w:p>
    <w:p w:rsidR="00D76033" w:rsidRPr="00EC5802" w:rsidRDefault="00D76033" w:rsidP="00581ACF">
      <w:pPr>
        <w:jc w:val="both"/>
      </w:pPr>
      <w:r w:rsidRPr="00EC5802">
        <w:t xml:space="preserve">- не извлечен затвор из затворной рамы            </w:t>
      </w:r>
      <w:r>
        <w:t xml:space="preserve">                               </w:t>
      </w:r>
      <w:r w:rsidRPr="00EC5802">
        <w:t>- 2 балла</w:t>
      </w:r>
    </w:p>
    <w:p w:rsidR="00D76033" w:rsidRDefault="00D76033" w:rsidP="00581ACF">
      <w:r>
        <w:t>- невыполненное действие                                                                  - 1 балл</w:t>
      </w:r>
    </w:p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/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2.</w:t>
      </w: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Сборка ММГ АК-74</w:t>
      </w: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Default="00D76033" w:rsidP="00581ACF">
      <w:pPr>
        <w:rPr>
          <w:i/>
        </w:rPr>
      </w:pPr>
      <w:r>
        <w:rPr>
          <w:i/>
        </w:rPr>
        <w:t>Максимальный балл – 5 баллов.</w:t>
      </w:r>
    </w:p>
    <w:p w:rsidR="00D76033" w:rsidRDefault="00D76033" w:rsidP="00581ACF">
      <w:pPr>
        <w:jc w:val="both"/>
      </w:pPr>
      <w:r>
        <w:rPr>
          <w:i/>
        </w:rPr>
        <w:t>Условия выполнения задания:</w:t>
      </w:r>
      <w:r>
        <w:t xml:space="preserve"> задание выполняется индивидуально.</w:t>
      </w:r>
      <w:r w:rsidRPr="00AB5925">
        <w:t xml:space="preserve"> </w:t>
      </w:r>
      <w:r>
        <w:t>Возможна одновременная работа нескольких участников.</w:t>
      </w:r>
    </w:p>
    <w:p w:rsidR="00D76033" w:rsidRDefault="00D76033" w:rsidP="00581ACF">
      <w:r>
        <w:rPr>
          <w:i/>
        </w:rPr>
        <w:t xml:space="preserve">Контрольное время: </w:t>
      </w:r>
      <w:r>
        <w:rPr>
          <w:b/>
        </w:rPr>
        <w:t>М:</w:t>
      </w:r>
      <w:r>
        <w:t xml:space="preserve">23 сек. </w:t>
      </w:r>
      <w:r w:rsidRPr="0037006E">
        <w:rPr>
          <w:b/>
        </w:rPr>
        <w:t>Д</w:t>
      </w:r>
      <w:r>
        <w:t>: 33 сек</w:t>
      </w:r>
    </w:p>
    <w:p w:rsidR="00D76033" w:rsidRDefault="00D76033" w:rsidP="00581ACF">
      <w:pPr>
        <w:sectPr w:rsidR="00D76033" w:rsidSect="0042426E">
          <w:type w:val="continuous"/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D76033" w:rsidRDefault="00D76033" w:rsidP="00581ACF">
      <w:pPr>
        <w:jc w:val="both"/>
        <w:sectPr w:rsidR="00D76033" w:rsidSect="0037006E">
          <w:type w:val="continuous"/>
          <w:pgSz w:w="11906" w:h="16838"/>
          <w:pgMar w:top="539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37006E">
        <w:rPr>
          <w:b/>
        </w:rPr>
        <w:t>М</w:t>
      </w:r>
      <w:r>
        <w:t xml:space="preserve">:                                                               </w:t>
      </w:r>
      <w:r>
        <w:rPr>
          <w:b/>
        </w:rPr>
        <w:t>Д:</w:t>
      </w:r>
      <w:r>
        <w:t xml:space="preserve">                                                                           </w:t>
      </w:r>
    </w:p>
    <w:p w:rsidR="00D76033" w:rsidRPr="00EC5802" w:rsidRDefault="00D76033" w:rsidP="00581ACF">
      <w:pPr>
        <w:jc w:val="both"/>
      </w:pPr>
      <w:r>
        <w:t>23</w:t>
      </w:r>
      <w:r w:rsidRPr="00EC5802">
        <w:t xml:space="preserve"> сек – </w:t>
      </w:r>
      <w:r>
        <w:t xml:space="preserve">5 баллов                                       33 сек – 5 баллов                     </w:t>
      </w:r>
    </w:p>
    <w:p w:rsidR="00D76033" w:rsidRPr="00EC5802" w:rsidRDefault="00D76033" w:rsidP="00581ACF">
      <w:pPr>
        <w:jc w:val="both"/>
      </w:pPr>
      <w:r>
        <w:t>25</w:t>
      </w:r>
      <w:r w:rsidRPr="00EC5802">
        <w:t xml:space="preserve"> сек – </w:t>
      </w:r>
      <w:r>
        <w:t xml:space="preserve">4 </w:t>
      </w:r>
      <w:r w:rsidRPr="00EC5802">
        <w:t>балл</w:t>
      </w:r>
      <w:r>
        <w:t>ов</w:t>
      </w:r>
      <w:r w:rsidRPr="00EC5802">
        <w:t xml:space="preserve">          </w:t>
      </w:r>
      <w:r>
        <w:t xml:space="preserve">                             35</w:t>
      </w:r>
      <w:r w:rsidRPr="00EC5802">
        <w:t xml:space="preserve"> </w:t>
      </w:r>
      <w:r>
        <w:t>сек – 4 баллов</w:t>
      </w:r>
      <w:r w:rsidRPr="00EC5802">
        <w:t xml:space="preserve">             </w:t>
      </w:r>
    </w:p>
    <w:p w:rsidR="00D76033" w:rsidRDefault="00D76033" w:rsidP="00581ACF">
      <w:pPr>
        <w:jc w:val="both"/>
      </w:pPr>
      <w:r>
        <w:t>27</w:t>
      </w:r>
      <w:r w:rsidRPr="00EC5802">
        <w:t xml:space="preserve"> сек – </w:t>
      </w:r>
      <w:r>
        <w:t xml:space="preserve">3 </w:t>
      </w:r>
      <w:r w:rsidRPr="00EC5802">
        <w:t>балл</w:t>
      </w:r>
      <w:r>
        <w:t>ов</w:t>
      </w:r>
      <w:r w:rsidRPr="00EC5802">
        <w:t xml:space="preserve"> </w:t>
      </w:r>
      <w:r>
        <w:t xml:space="preserve">                                      37 сек – 3 баллов</w:t>
      </w:r>
    </w:p>
    <w:p w:rsidR="00D76033" w:rsidRPr="00EC5802" w:rsidRDefault="00D76033" w:rsidP="00581ACF">
      <w:pPr>
        <w:jc w:val="both"/>
      </w:pPr>
      <w:r>
        <w:t>29</w:t>
      </w:r>
      <w:r w:rsidRPr="00EC5802">
        <w:t xml:space="preserve"> </w:t>
      </w:r>
      <w:r>
        <w:t>сек – 2 балла</w:t>
      </w:r>
      <w:r w:rsidRPr="00EC5802">
        <w:t xml:space="preserve"> </w:t>
      </w:r>
      <w:r>
        <w:t xml:space="preserve">                                        39 сек – 2 балла</w:t>
      </w:r>
      <w:r w:rsidRPr="00EC5802">
        <w:t xml:space="preserve">                                                    </w:t>
      </w:r>
    </w:p>
    <w:p w:rsidR="00D76033" w:rsidRDefault="00D76033" w:rsidP="00581ACF">
      <w:pPr>
        <w:jc w:val="both"/>
      </w:pPr>
      <w:r>
        <w:t>31 сек и более – 1</w:t>
      </w:r>
      <w:r w:rsidRPr="00EC5802">
        <w:t xml:space="preserve"> балл</w:t>
      </w:r>
      <w:r>
        <w:t>а                           41 сек и более – 1 балла</w:t>
      </w:r>
      <w:r w:rsidRPr="00EC5802">
        <w:t xml:space="preserve"> </w:t>
      </w:r>
    </w:p>
    <w:p w:rsidR="00D76033" w:rsidRPr="0037006E" w:rsidRDefault="00D76033" w:rsidP="00581ACF">
      <w:pPr>
        <w:rPr>
          <w:i/>
        </w:rPr>
      </w:pPr>
      <w:r w:rsidRPr="00EC5802">
        <w:t xml:space="preserve"> </w:t>
      </w:r>
      <w:r>
        <w:rPr>
          <w:i/>
        </w:rPr>
        <w:t>Система оценивания:</w:t>
      </w:r>
      <w:r w:rsidRPr="00EC5802">
        <w:t xml:space="preserve">                                                         </w:t>
      </w:r>
    </w:p>
    <w:p w:rsidR="00D76033" w:rsidRPr="005463D1" w:rsidRDefault="00D76033" w:rsidP="00581ACF">
      <w:pPr>
        <w:jc w:val="both"/>
        <w:rPr>
          <w:u w:val="single"/>
        </w:rPr>
      </w:pPr>
      <w:r w:rsidRPr="005463D1">
        <w:rPr>
          <w:u w:val="single"/>
        </w:rPr>
        <w:t>Штрафы:</w:t>
      </w:r>
    </w:p>
    <w:p w:rsidR="00D76033" w:rsidRPr="00EC5802" w:rsidRDefault="00D76033" w:rsidP="00581ACF">
      <w:pPr>
        <w:jc w:val="both"/>
      </w:pPr>
      <w:r w:rsidRPr="00EC5802">
        <w:t xml:space="preserve">- неправильный порядок сборки                                      </w:t>
      </w:r>
      <w:r>
        <w:t xml:space="preserve">                 </w:t>
      </w:r>
      <w:r w:rsidRPr="00EC5802">
        <w:t xml:space="preserve"> -  1 балл</w:t>
      </w:r>
    </w:p>
    <w:p w:rsidR="00D76033" w:rsidRPr="00EC5802" w:rsidRDefault="00D76033" w:rsidP="00581ACF">
      <w:pPr>
        <w:jc w:val="both"/>
      </w:pPr>
      <w:r w:rsidRPr="00EC5802">
        <w:t>- не произведен контрольный выстрел                                              -  1балл</w:t>
      </w:r>
    </w:p>
    <w:p w:rsidR="00D76033" w:rsidRPr="00EC5802" w:rsidRDefault="00D76033" w:rsidP="00581ACF">
      <w:pPr>
        <w:jc w:val="both"/>
      </w:pPr>
      <w:r w:rsidRPr="00EC5802">
        <w:t xml:space="preserve">- </w:t>
      </w:r>
      <w:r>
        <w:t xml:space="preserve">собраны не все части автомата             </w:t>
      </w:r>
      <w:r w:rsidRPr="00EC5802">
        <w:t xml:space="preserve">            </w:t>
      </w:r>
      <w:r>
        <w:t xml:space="preserve">                               </w:t>
      </w:r>
      <w:r w:rsidRPr="00EC5802">
        <w:t>- 2 балла</w:t>
      </w:r>
    </w:p>
    <w:p w:rsidR="00D76033" w:rsidRDefault="00D76033" w:rsidP="00581ACF">
      <w:r>
        <w:t>- невыполненное действие                                                                  - 1 балл</w:t>
      </w:r>
    </w:p>
    <w:p w:rsidR="00D76033" w:rsidRDefault="00D76033" w:rsidP="00581ACF"/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3</w:t>
      </w:r>
    </w:p>
    <w:p w:rsidR="00D76033" w:rsidRDefault="00D76033" w:rsidP="00581ACF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Стрельба по мишени из пневматического оружия</w:t>
      </w:r>
    </w:p>
    <w:p w:rsidR="00D76033" w:rsidRPr="0023344F" w:rsidRDefault="00D76033" w:rsidP="00581ACF"/>
    <w:p w:rsidR="00D76033" w:rsidRDefault="00D76033" w:rsidP="00581ACF">
      <w:pPr>
        <w:rPr>
          <w:i/>
        </w:rPr>
      </w:pPr>
      <w:r>
        <w:rPr>
          <w:i/>
        </w:rPr>
        <w:t>Максимальный балл – 5 баллов.</w:t>
      </w:r>
    </w:p>
    <w:p w:rsidR="00D76033" w:rsidRDefault="00D76033" w:rsidP="00581ACF">
      <w:pPr>
        <w:jc w:val="both"/>
      </w:pPr>
      <w:r>
        <w:rPr>
          <w:i/>
        </w:rPr>
        <w:t>Условия выполнения задания:</w:t>
      </w:r>
      <w:r>
        <w:t xml:space="preserve"> задание выполняется индивидуально.</w:t>
      </w:r>
      <w:r w:rsidRPr="00AB5925">
        <w:t xml:space="preserve"> </w:t>
      </w:r>
      <w:r>
        <w:t>Возможна одновременная работа нескольких участников. Стрельба из положения лежа. Мишень №9. Производится 3 пробных выстрела по 1 мишени, 5 зачетных по другой. Результаты суммируются, сумма делится на 10. Полученный результат округляется до целого числа.</w:t>
      </w:r>
      <w:r>
        <w:rPr>
          <w:vanish/>
        </w:rPr>
        <w:t>пзультаты суммируются, делятся на5</w:t>
      </w:r>
      <w:r>
        <w:t xml:space="preserve"> Стрельба  производится из оружия, предоставленного оргкомитетом олимпиады. </w:t>
      </w:r>
      <w:r w:rsidRPr="00E74815">
        <w:rPr>
          <w:b/>
        </w:rPr>
        <w:t>Использование собственного оружия запрещено.</w:t>
      </w:r>
    </w:p>
    <w:p w:rsidR="00D76033" w:rsidRPr="0062472A" w:rsidRDefault="00D76033" w:rsidP="00581ACF">
      <w:pPr>
        <w:jc w:val="both"/>
        <w:rPr>
          <w:b/>
        </w:rPr>
      </w:pPr>
      <w:r w:rsidRPr="0062472A">
        <w:rPr>
          <w:b/>
        </w:rPr>
        <w:t>При проведении практического тура каждому участнику выдается оценочная ведомость:</w:t>
      </w:r>
    </w:p>
    <w:p w:rsidR="00D76033" w:rsidRDefault="00D76033" w:rsidP="00581ACF">
      <w:pPr>
        <w:jc w:val="center"/>
        <w:rPr>
          <w:b/>
          <w:sz w:val="28"/>
          <w:szCs w:val="28"/>
        </w:rPr>
      </w:pPr>
    </w:p>
    <w:p w:rsidR="00D76033" w:rsidRDefault="00D76033" w:rsidP="00581ACF">
      <w:pPr>
        <w:jc w:val="center"/>
        <w:rPr>
          <w:b/>
          <w:sz w:val="28"/>
          <w:szCs w:val="28"/>
        </w:rPr>
      </w:pPr>
    </w:p>
    <w:p w:rsidR="00D76033" w:rsidRDefault="00D76033" w:rsidP="00581ACF">
      <w:pPr>
        <w:jc w:val="center"/>
        <w:rPr>
          <w:b/>
          <w:sz w:val="28"/>
          <w:szCs w:val="28"/>
        </w:rPr>
      </w:pPr>
    </w:p>
    <w:p w:rsidR="00D76033" w:rsidRDefault="00D76033" w:rsidP="00581AC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«Первая помощь пострадавшим»</w:t>
      </w:r>
    </w:p>
    <w:p w:rsidR="00D76033" w:rsidRPr="00F43B56" w:rsidRDefault="00D76033" w:rsidP="00581ACF">
      <w:pPr>
        <w:jc w:val="center"/>
        <w:rPr>
          <w:b/>
          <w:i/>
        </w:rPr>
      </w:pPr>
    </w:p>
    <w:p w:rsidR="00D76033" w:rsidRPr="00F43B56" w:rsidRDefault="00D76033" w:rsidP="008464A3">
      <w:r w:rsidRPr="00F43B56">
        <w:rPr>
          <w:b/>
          <w:u w:val="single"/>
        </w:rPr>
        <w:t>Задание 1.</w:t>
      </w:r>
      <w:r w:rsidRPr="00F43B56">
        <w:rPr>
          <w:b/>
        </w:rPr>
        <w:t xml:space="preserve"> </w:t>
      </w:r>
      <w:r w:rsidRPr="00F43B56">
        <w:t>Во время пожара</w:t>
      </w:r>
      <w:r w:rsidRPr="00F43B56">
        <w:rPr>
          <w:b/>
        </w:rPr>
        <w:t xml:space="preserve"> </w:t>
      </w:r>
      <w:r w:rsidRPr="00F43B56">
        <w:t>у</w:t>
      </w:r>
      <w:r w:rsidRPr="00F43B56">
        <w:rPr>
          <w:b/>
        </w:rPr>
        <w:t xml:space="preserve"> </w:t>
      </w:r>
      <w:r w:rsidRPr="00F43B56">
        <w:t xml:space="preserve">пострадавшего воспламенилась одежда, которую удалось затушить только через 10 минут.   Жалуется на сильные боли в области  спины. При осмотре: поверхность термического ожога охватывает кожные покровы грудной клетки сзади. Ожоговые пузыри частично заполнены геморрагической жидкостью, частично вскрыты. Обожженная одежда местами прилипла к ожоговой поверхности. </w:t>
      </w:r>
    </w:p>
    <w:p w:rsidR="00D76033" w:rsidRPr="00F43B56" w:rsidRDefault="00D76033" w:rsidP="008464A3">
      <w:r w:rsidRPr="00F43B56">
        <w:t>Окажите первую помощь.</w:t>
      </w:r>
    </w:p>
    <w:p w:rsidR="00D76033" w:rsidRPr="00F43B56" w:rsidRDefault="00D76033" w:rsidP="008464A3">
      <w:r w:rsidRPr="00F43B56">
        <w:rPr>
          <w:b/>
        </w:rPr>
        <w:t>Условия:</w:t>
      </w:r>
      <w:r w:rsidRPr="00F43B56">
        <w:t xml:space="preserve"> выполняется на статисте с правом привлечь помощника.</w:t>
      </w:r>
    </w:p>
    <w:p w:rsidR="00D76033" w:rsidRPr="00F43B56" w:rsidRDefault="00D76033" w:rsidP="008464A3">
      <w:r w:rsidRPr="00F43B56">
        <w:t xml:space="preserve">Максимальная оценка – </w:t>
      </w:r>
      <w:r w:rsidRPr="00F43B56">
        <w:rPr>
          <w:b/>
          <w:u w:val="single"/>
        </w:rPr>
        <w:t>5 баллов</w:t>
      </w:r>
      <w:r w:rsidRPr="00F43B56">
        <w:t>.</w:t>
      </w:r>
    </w:p>
    <w:p w:rsidR="00D76033" w:rsidRPr="00F43B56" w:rsidRDefault="00D76033" w:rsidP="008464A3">
      <w:r w:rsidRPr="00F43B56">
        <w:rPr>
          <w:b/>
          <w:u w:val="single"/>
        </w:rPr>
        <w:t>Задание 2.</w:t>
      </w:r>
      <w:r w:rsidRPr="00F43B56">
        <w:rPr>
          <w:b/>
        </w:rPr>
        <w:t xml:space="preserve"> </w:t>
      </w:r>
      <w:r w:rsidRPr="00F43B56">
        <w:t>Во время экзамена школьница, сильно разволновавшись при ответе, внезапно побледнела, зашаталась и упала, На обращения к ней по имени не отвечает. Лицо бледное, зрачки обычного размера, на свет реагируют. Дыхание поверхностное, пульс на лучевой артерии слабый.</w:t>
      </w:r>
    </w:p>
    <w:p w:rsidR="00D76033" w:rsidRPr="00F43B56" w:rsidRDefault="00D76033" w:rsidP="008464A3">
      <w:r w:rsidRPr="00F43B56">
        <w:rPr>
          <w:b/>
        </w:rPr>
        <w:t>Условия:</w:t>
      </w:r>
      <w:r w:rsidRPr="00F43B56">
        <w:t xml:space="preserve"> выполняется на статисте с правом привлечь помощника.</w:t>
      </w:r>
    </w:p>
    <w:p w:rsidR="00D76033" w:rsidRPr="00F43B56" w:rsidRDefault="00D76033" w:rsidP="008464A3">
      <w:r w:rsidRPr="00F43B56">
        <w:t>Максимальная оценка –</w:t>
      </w:r>
      <w:r w:rsidRPr="00F43B56">
        <w:rPr>
          <w:b/>
          <w:u w:val="single"/>
        </w:rPr>
        <w:t xml:space="preserve"> 5   баллов</w:t>
      </w:r>
      <w:r w:rsidRPr="00F43B56">
        <w:t>.</w:t>
      </w:r>
    </w:p>
    <w:p w:rsidR="00D76033" w:rsidRDefault="00D76033" w:rsidP="00F43B56">
      <w:pPr>
        <w:rPr>
          <w:b/>
          <w:sz w:val="28"/>
          <w:szCs w:val="28"/>
        </w:rPr>
      </w:pPr>
    </w:p>
    <w:p w:rsidR="00D76033" w:rsidRDefault="00D76033" w:rsidP="00F43B56">
      <w:pPr>
        <w:rPr>
          <w:b/>
          <w:sz w:val="28"/>
          <w:szCs w:val="28"/>
        </w:rPr>
      </w:pPr>
    </w:p>
    <w:p w:rsidR="00D76033" w:rsidRDefault="00D76033" w:rsidP="00581A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Оценочная ведомость</w:t>
      </w:r>
    </w:p>
    <w:p w:rsidR="00D76033" w:rsidRPr="00054822" w:rsidRDefault="00D76033" w:rsidP="00581ACF">
      <w:pPr>
        <w:rPr>
          <w:b/>
          <w:sz w:val="28"/>
          <w:szCs w:val="28"/>
        </w:rPr>
      </w:pPr>
    </w:p>
    <w:p w:rsidR="00D76033" w:rsidRPr="00054822" w:rsidRDefault="00D76033" w:rsidP="00581ACF">
      <w:pPr>
        <w:jc w:val="both"/>
        <w:rPr>
          <w:b/>
        </w:rPr>
      </w:pPr>
      <w:r w:rsidRPr="00054822">
        <w:rPr>
          <w:b/>
        </w:rPr>
        <w:t>Подгруппа:</w:t>
      </w:r>
      <w:r>
        <w:rPr>
          <w:b/>
        </w:rPr>
        <w:t xml:space="preserve"> (        кл)</w:t>
      </w:r>
    </w:p>
    <w:p w:rsidR="00D76033" w:rsidRPr="00054822" w:rsidRDefault="00D76033" w:rsidP="00581ACF">
      <w:pPr>
        <w:jc w:val="both"/>
        <w:rPr>
          <w:b/>
        </w:rPr>
      </w:pPr>
      <w:r w:rsidRPr="00054822">
        <w:rPr>
          <w:b/>
        </w:rPr>
        <w:t>Код участника:</w:t>
      </w:r>
      <w:r>
        <w:rPr>
          <w:b/>
        </w:rPr>
        <w:t>_______________</w:t>
      </w:r>
    </w:p>
    <w:p w:rsidR="00D76033" w:rsidRDefault="00D76033" w:rsidP="00581ACF">
      <w:pPr>
        <w:jc w:val="both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913"/>
        <w:gridCol w:w="1081"/>
        <w:gridCol w:w="913"/>
        <w:gridCol w:w="1081"/>
        <w:gridCol w:w="913"/>
        <w:gridCol w:w="1081"/>
        <w:gridCol w:w="913"/>
        <w:gridCol w:w="1082"/>
        <w:gridCol w:w="745"/>
      </w:tblGrid>
      <w:tr w:rsidR="00D76033" w:rsidTr="0025665E">
        <w:tc>
          <w:tcPr>
            <w:tcW w:w="1879" w:type="dxa"/>
            <w:gridSpan w:val="2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Медицинская подготовка</w:t>
            </w:r>
          </w:p>
        </w:tc>
        <w:tc>
          <w:tcPr>
            <w:tcW w:w="1874" w:type="dxa"/>
            <w:gridSpan w:val="2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Природная среда</w:t>
            </w:r>
          </w:p>
        </w:tc>
        <w:tc>
          <w:tcPr>
            <w:tcW w:w="1862" w:type="dxa"/>
            <w:gridSpan w:val="2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Действия в ЧС</w:t>
            </w:r>
          </w:p>
        </w:tc>
        <w:tc>
          <w:tcPr>
            <w:tcW w:w="1860" w:type="dxa"/>
            <w:gridSpan w:val="2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Основы военной службы</w:t>
            </w:r>
          </w:p>
        </w:tc>
        <w:tc>
          <w:tcPr>
            <w:tcW w:w="1172" w:type="dxa"/>
            <w:vMerge w:val="restart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Общая сумма</w:t>
            </w:r>
          </w:p>
        </w:tc>
        <w:tc>
          <w:tcPr>
            <w:tcW w:w="1181" w:type="dxa"/>
            <w:vMerge w:val="restart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Tr="0025665E"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№ задания</w:t>
            </w:r>
          </w:p>
        </w:tc>
        <w:tc>
          <w:tcPr>
            <w:tcW w:w="86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баллы</w:t>
            </w: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№ задания</w:t>
            </w:r>
          </w:p>
        </w:tc>
        <w:tc>
          <w:tcPr>
            <w:tcW w:w="86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баллы</w:t>
            </w: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№ задания</w:t>
            </w:r>
          </w:p>
        </w:tc>
        <w:tc>
          <w:tcPr>
            <w:tcW w:w="84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баллы</w:t>
            </w: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№ задания</w:t>
            </w:r>
          </w:p>
        </w:tc>
        <w:tc>
          <w:tcPr>
            <w:tcW w:w="8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баллы</w:t>
            </w:r>
          </w:p>
        </w:tc>
        <w:tc>
          <w:tcPr>
            <w:tcW w:w="1172" w:type="dxa"/>
            <w:vMerge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81" w:type="dxa"/>
            <w:vMerge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Tr="0025665E"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1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1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1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1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Tr="0025665E"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2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2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2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2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Tr="0025665E"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3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3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3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3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Tr="0025665E"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4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4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4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4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Tr="0025665E"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 xml:space="preserve"> Сумма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Tr="0025665E"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подпись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судьи</w:t>
            </w:r>
          </w:p>
        </w:tc>
        <w:tc>
          <w:tcPr>
            <w:tcW w:w="86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6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0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</w:tbl>
    <w:p w:rsidR="00D76033" w:rsidRDefault="00D76033" w:rsidP="00581ACF">
      <w:pPr>
        <w:jc w:val="both"/>
      </w:pPr>
    </w:p>
    <w:p w:rsidR="00D76033" w:rsidRDefault="00D76033" w:rsidP="00581ACF">
      <w:pPr>
        <w:jc w:val="both"/>
      </w:pPr>
      <w:r>
        <w:t>Судьи записывают результаты в оценочную ведомость и расписываются. По окончании практического тура оценочная ведомость сдается в судейскую коллегию.</w:t>
      </w:r>
    </w:p>
    <w:p w:rsidR="00D76033" w:rsidRDefault="00D76033" w:rsidP="00581ACF">
      <w:pPr>
        <w:jc w:val="both"/>
      </w:pPr>
    </w:p>
    <w:p w:rsidR="00D76033" w:rsidRPr="0062472A" w:rsidRDefault="00D76033" w:rsidP="00581ACF">
      <w:pPr>
        <w:jc w:val="both"/>
        <w:rPr>
          <w:b/>
        </w:rPr>
      </w:pPr>
      <w:r w:rsidRPr="0062472A">
        <w:rPr>
          <w:b/>
        </w:rPr>
        <w:t>Судьи на этапах заполняют протоколы этапа:</w:t>
      </w:r>
    </w:p>
    <w:p w:rsidR="00D76033" w:rsidRPr="0062472A" w:rsidRDefault="00D76033" w:rsidP="00581ACF">
      <w:pPr>
        <w:jc w:val="both"/>
        <w:rPr>
          <w:b/>
        </w:rPr>
      </w:pPr>
    </w:p>
    <w:p w:rsidR="00D76033" w:rsidRPr="00054822" w:rsidRDefault="00D76033" w:rsidP="00581ACF">
      <w:pPr>
        <w:jc w:val="center"/>
        <w:rPr>
          <w:b/>
          <w:sz w:val="28"/>
          <w:szCs w:val="28"/>
        </w:rPr>
      </w:pPr>
      <w:r w:rsidRPr="00054822">
        <w:rPr>
          <w:b/>
          <w:sz w:val="28"/>
          <w:szCs w:val="28"/>
        </w:rPr>
        <w:t>Протокол этапа</w:t>
      </w: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Pr="00054822" w:rsidRDefault="00D76033" w:rsidP="00581ACF">
      <w:pPr>
        <w:rPr>
          <w:b/>
        </w:rPr>
      </w:pPr>
      <w:r w:rsidRPr="00054822">
        <w:rPr>
          <w:b/>
        </w:rPr>
        <w:t>Подгруппа</w:t>
      </w:r>
      <w:r>
        <w:rPr>
          <w:b/>
        </w:rPr>
        <w:t>:                                                    Максимальное кол-во баллов -</w:t>
      </w:r>
    </w:p>
    <w:p w:rsidR="00D76033" w:rsidRDefault="00D76033" w:rsidP="00581ACF">
      <w:pPr>
        <w:jc w:val="both"/>
        <w:rPr>
          <w:b/>
        </w:rPr>
      </w:pPr>
      <w:r>
        <w:rPr>
          <w:b/>
        </w:rPr>
        <w:t>Задание:____________________________________________________________________</w:t>
      </w:r>
    </w:p>
    <w:p w:rsidR="00D76033" w:rsidRDefault="00D76033" w:rsidP="00581AC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"/>
        <w:gridCol w:w="1549"/>
        <w:gridCol w:w="2137"/>
        <w:gridCol w:w="2061"/>
        <w:gridCol w:w="1710"/>
        <w:gridCol w:w="1516"/>
      </w:tblGrid>
      <w:tr w:rsidR="00D76033" w:rsidRPr="000D2B17" w:rsidTr="0025665E">
        <w:tc>
          <w:tcPr>
            <w:tcW w:w="59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№</w:t>
            </w:r>
          </w:p>
        </w:tc>
        <w:tc>
          <w:tcPr>
            <w:tcW w:w="1549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Код участника</w:t>
            </w:r>
          </w:p>
        </w:tc>
        <w:tc>
          <w:tcPr>
            <w:tcW w:w="2137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 xml:space="preserve">Результат </w:t>
            </w:r>
          </w:p>
        </w:tc>
        <w:tc>
          <w:tcPr>
            <w:tcW w:w="206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 xml:space="preserve">Штраф </w:t>
            </w:r>
          </w:p>
        </w:tc>
        <w:tc>
          <w:tcPr>
            <w:tcW w:w="171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Кол-во баллов</w:t>
            </w:r>
          </w:p>
        </w:tc>
        <w:tc>
          <w:tcPr>
            <w:tcW w:w="151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Подпись участника</w:t>
            </w:r>
          </w:p>
        </w:tc>
      </w:tr>
      <w:tr w:rsidR="00D76033" w:rsidRPr="000D2B17" w:rsidTr="0025665E">
        <w:tc>
          <w:tcPr>
            <w:tcW w:w="59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1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49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2137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206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71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RPr="000D2B17" w:rsidTr="0025665E">
        <w:tc>
          <w:tcPr>
            <w:tcW w:w="59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2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49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2137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206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71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RPr="000D2B17" w:rsidTr="0025665E">
        <w:tc>
          <w:tcPr>
            <w:tcW w:w="598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3</w:t>
            </w:r>
          </w:p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49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2137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2061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710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</w:tbl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  <w:r>
        <w:rPr>
          <w:b/>
        </w:rPr>
        <w:t>Подпись:</w:t>
      </w: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Default="00D76033" w:rsidP="00581ACF">
      <w:pPr>
        <w:jc w:val="both"/>
        <w:rPr>
          <w:b/>
        </w:rPr>
      </w:pPr>
    </w:p>
    <w:p w:rsidR="00D76033" w:rsidRPr="0062472A" w:rsidRDefault="00D76033" w:rsidP="00581ACF">
      <w:pPr>
        <w:jc w:val="both"/>
        <w:rPr>
          <w:b/>
        </w:rPr>
      </w:pPr>
      <w:r w:rsidRPr="0062472A">
        <w:rPr>
          <w:b/>
        </w:rPr>
        <w:t>По окончании практического тура заполняется итоговый протокол практического тура:</w:t>
      </w:r>
    </w:p>
    <w:p w:rsidR="00D76033" w:rsidRDefault="00D76033" w:rsidP="00581ACF">
      <w:pPr>
        <w:jc w:val="both"/>
      </w:pPr>
    </w:p>
    <w:p w:rsidR="00D76033" w:rsidRDefault="00D76033" w:rsidP="00581ACF">
      <w:pPr>
        <w:jc w:val="both"/>
      </w:pPr>
    </w:p>
    <w:p w:rsidR="00D76033" w:rsidRDefault="00D76033" w:rsidP="00581A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Итоговый протокол</w:t>
      </w:r>
    </w:p>
    <w:p w:rsidR="00D76033" w:rsidRPr="00DC4EF9" w:rsidRDefault="00D76033" w:rsidP="00581ACF">
      <w:pPr>
        <w:jc w:val="center"/>
        <w:rPr>
          <w:b/>
        </w:rPr>
      </w:pPr>
      <w:r w:rsidRPr="00DC4EF9">
        <w:rPr>
          <w:b/>
        </w:rPr>
        <w:t>Практический тур</w:t>
      </w:r>
    </w:p>
    <w:p w:rsidR="00D76033" w:rsidRDefault="00D76033" w:rsidP="00581AC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52"/>
        <w:gridCol w:w="1514"/>
        <w:gridCol w:w="1515"/>
        <w:gridCol w:w="1514"/>
        <w:gridCol w:w="1515"/>
        <w:gridCol w:w="1515"/>
      </w:tblGrid>
      <w:tr w:rsidR="00D76033" w:rsidRPr="000D2B17" w:rsidTr="0025665E">
        <w:tc>
          <w:tcPr>
            <w:tcW w:w="646" w:type="dxa"/>
            <w:vMerge w:val="restart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№</w:t>
            </w:r>
          </w:p>
        </w:tc>
        <w:tc>
          <w:tcPr>
            <w:tcW w:w="1352" w:type="dxa"/>
            <w:vMerge w:val="restart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Код участника</w:t>
            </w:r>
          </w:p>
        </w:tc>
        <w:tc>
          <w:tcPr>
            <w:tcW w:w="7573" w:type="dxa"/>
            <w:gridSpan w:val="5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Количество баллов</w:t>
            </w:r>
          </w:p>
        </w:tc>
      </w:tr>
      <w:tr w:rsidR="00D76033" w:rsidRPr="000D2B17" w:rsidTr="0025665E">
        <w:tc>
          <w:tcPr>
            <w:tcW w:w="646" w:type="dxa"/>
            <w:vMerge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352" w:type="dxa"/>
            <w:vMerge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Мед. подготовка</w:t>
            </w: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Природная среда</w:t>
            </w: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Действия в ЧС</w:t>
            </w: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ОВС</w:t>
            </w: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  <w:sz w:val="28"/>
                <w:szCs w:val="28"/>
              </w:rPr>
            </w:pPr>
            <w:r w:rsidRPr="000D2B17">
              <w:rPr>
                <w:b/>
                <w:sz w:val="28"/>
                <w:szCs w:val="28"/>
              </w:rPr>
              <w:t xml:space="preserve">Сумма </w:t>
            </w:r>
          </w:p>
        </w:tc>
      </w:tr>
      <w:tr w:rsidR="00D76033" w:rsidRPr="000D2B17" w:rsidTr="0025665E">
        <w:tc>
          <w:tcPr>
            <w:tcW w:w="6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1</w:t>
            </w:r>
          </w:p>
        </w:tc>
        <w:tc>
          <w:tcPr>
            <w:tcW w:w="135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RPr="000D2B17" w:rsidTr="0025665E">
        <w:tc>
          <w:tcPr>
            <w:tcW w:w="6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  <w:r w:rsidRPr="000D2B17">
              <w:rPr>
                <w:b/>
              </w:rPr>
              <w:t>2</w:t>
            </w:r>
          </w:p>
        </w:tc>
        <w:tc>
          <w:tcPr>
            <w:tcW w:w="135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  <w:tr w:rsidR="00D76033" w:rsidRPr="000D2B17" w:rsidTr="0025665E">
        <w:tc>
          <w:tcPr>
            <w:tcW w:w="646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352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4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  <w:tc>
          <w:tcPr>
            <w:tcW w:w="1515" w:type="dxa"/>
          </w:tcPr>
          <w:p w:rsidR="00D76033" w:rsidRPr="000D2B17" w:rsidRDefault="00D76033" w:rsidP="0025665E">
            <w:pPr>
              <w:jc w:val="center"/>
              <w:rPr>
                <w:b/>
              </w:rPr>
            </w:pPr>
          </w:p>
        </w:tc>
      </w:tr>
    </w:tbl>
    <w:p w:rsidR="00D76033" w:rsidRDefault="00D76033" w:rsidP="00581ACF">
      <w:pPr>
        <w:jc w:val="center"/>
        <w:rPr>
          <w:b/>
        </w:rPr>
      </w:pP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Default="00D76033" w:rsidP="00581ACF">
      <w:pPr>
        <w:jc w:val="center"/>
        <w:rPr>
          <w:sz w:val="28"/>
          <w:szCs w:val="28"/>
        </w:rPr>
      </w:pPr>
    </w:p>
    <w:p w:rsidR="00D76033" w:rsidRPr="008E24FD" w:rsidRDefault="00D76033" w:rsidP="00581ACF">
      <w:pPr>
        <w:spacing w:line="360" w:lineRule="auto"/>
        <w:ind w:firstLine="567"/>
        <w:jc w:val="center"/>
        <w:rPr>
          <w:b/>
        </w:rPr>
      </w:pPr>
      <w:r w:rsidRPr="008E24FD">
        <w:rPr>
          <w:b/>
        </w:rPr>
        <w:t xml:space="preserve">Подведение итогов </w:t>
      </w:r>
      <w:r>
        <w:rPr>
          <w:b/>
        </w:rPr>
        <w:t>муниципального этапа в</w:t>
      </w:r>
      <w:r w:rsidRPr="008E24FD">
        <w:rPr>
          <w:b/>
        </w:rPr>
        <w:t>сероссийской олимпиады школьников по ОБЖ</w:t>
      </w:r>
    </w:p>
    <w:p w:rsidR="00D76033" w:rsidRPr="008E24FD" w:rsidRDefault="00D76033" w:rsidP="00581ACF">
      <w:pPr>
        <w:spacing w:line="360" w:lineRule="auto"/>
        <w:ind w:firstLine="567"/>
        <w:jc w:val="center"/>
        <w:rPr>
          <w:b/>
        </w:rPr>
      </w:pPr>
    </w:p>
    <w:p w:rsidR="00D76033" w:rsidRPr="008E24FD" w:rsidRDefault="00D76033" w:rsidP="00581ACF">
      <w:pPr>
        <w:shd w:val="clear" w:color="auto" w:fill="FFFFFF"/>
        <w:tabs>
          <w:tab w:val="left" w:pos="1080"/>
        </w:tabs>
        <w:spacing w:line="360" w:lineRule="auto"/>
        <w:ind w:firstLine="567"/>
        <w:jc w:val="both"/>
      </w:pPr>
      <w:r w:rsidRPr="008E24FD">
        <w:t>Победители и призеры муниципального этапа Олимпиады определяются по результатам решения участниками за</w:t>
      </w:r>
      <w:r>
        <w:t>дач туров (конкурсов). При этом</w:t>
      </w:r>
      <w:r w:rsidRPr="008E24FD">
        <w:t xml:space="preserve"> необходимо учесть, что итоговый результат каждого участника подсчитывается как сумма полученных этим участником баллов за решение каждой задачи на турах (конкурсах).</w:t>
      </w:r>
    </w:p>
    <w:p w:rsidR="00D76033" w:rsidRPr="008E24FD" w:rsidRDefault="00D76033" w:rsidP="00581ACF">
      <w:pPr>
        <w:shd w:val="clear" w:color="auto" w:fill="FFFFFF"/>
        <w:tabs>
          <w:tab w:val="left" w:pos="1080"/>
        </w:tabs>
        <w:spacing w:line="360" w:lineRule="auto"/>
        <w:ind w:firstLine="567"/>
        <w:jc w:val="both"/>
        <w:rPr>
          <w:color w:val="000000"/>
        </w:rPr>
      </w:pPr>
      <w:r w:rsidRPr="008E24FD">
        <w:t>Окончательные результаты участников необходимо фиксировать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При этом, п</w:t>
      </w:r>
      <w:r w:rsidRPr="008E24FD">
        <w:rPr>
          <w:color w:val="000000"/>
        </w:rPr>
        <w:t>обедителями школьного или муниципального этапа Олимпиады по ОБЖ признаются участники, набравшие наибольшее количество баллов, при условии, что количество набранных ими баллов превышает половину максимально возможных баллов, а количество призеров школьного или муниципального этапа Олимпиады определяется, исходя из квоты победителей и призеров, установленной организатором регионального этапа Олимпиады.</w:t>
      </w:r>
    </w:p>
    <w:p w:rsidR="00D76033" w:rsidRPr="008E24FD" w:rsidRDefault="00D76033" w:rsidP="00581ACF">
      <w:pPr>
        <w:shd w:val="clear" w:color="auto" w:fill="FFFFFF"/>
        <w:tabs>
          <w:tab w:val="left" w:pos="1080"/>
          <w:tab w:val="left" w:pos="1613"/>
        </w:tabs>
        <w:spacing w:line="360" w:lineRule="auto"/>
        <w:ind w:firstLine="567"/>
        <w:jc w:val="both"/>
      </w:pPr>
      <w:r w:rsidRPr="008E24FD">
        <w:t xml:space="preserve">Организаторам </w:t>
      </w:r>
      <w:r w:rsidRPr="008E24FD">
        <w:rPr>
          <w:color w:val="000000"/>
        </w:rPr>
        <w:t>муниципального этапов Олимпиады по ОБЖ необходимо учесть, что о</w:t>
      </w:r>
      <w:r w:rsidRPr="008E24FD">
        <w:t xml:space="preserve">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</w:t>
      </w:r>
      <w:r w:rsidRPr="008E24FD">
        <w:rPr>
          <w:color w:val="000000"/>
        </w:rPr>
        <w:t>муниципального</w:t>
      </w:r>
      <w:r w:rsidRPr="008E24FD">
        <w:t xml:space="preserve"> этапа Олимпиады, является протокол Жюри, подписанный его председателем, а также всеми членами Жюри.</w:t>
      </w:r>
    </w:p>
    <w:p w:rsidR="00D76033" w:rsidRPr="0062472A" w:rsidRDefault="00D76033" w:rsidP="00581ACF">
      <w:pPr>
        <w:spacing w:line="360" w:lineRule="auto"/>
        <w:ind w:firstLine="540"/>
        <w:jc w:val="both"/>
      </w:pPr>
      <w:r>
        <w:t>Теоретические работы победителей и призеров муниципального этапа Олимпиады высылаются организаторам регионального этапа Олимпиады.</w:t>
      </w:r>
    </w:p>
    <w:p w:rsidR="00D76033" w:rsidRDefault="00D76033" w:rsidP="00581ACF">
      <w:pPr>
        <w:jc w:val="both"/>
      </w:pPr>
    </w:p>
    <w:p w:rsidR="00D76033" w:rsidRDefault="00D76033" w:rsidP="00581ACF">
      <w:pPr>
        <w:jc w:val="both"/>
        <w:rPr>
          <w:b/>
        </w:rPr>
      </w:pPr>
    </w:p>
    <w:p w:rsidR="00D76033" w:rsidRDefault="00D76033"/>
    <w:sectPr w:rsidR="00D76033" w:rsidSect="0037006E">
      <w:type w:val="continuous"/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ACF"/>
    <w:rsid w:val="00013E84"/>
    <w:rsid w:val="00054822"/>
    <w:rsid w:val="00076AD1"/>
    <w:rsid w:val="000D2B17"/>
    <w:rsid w:val="00142ED7"/>
    <w:rsid w:val="0023344F"/>
    <w:rsid w:val="0025665E"/>
    <w:rsid w:val="0037006E"/>
    <w:rsid w:val="003D4E98"/>
    <w:rsid w:val="0042426E"/>
    <w:rsid w:val="005463D1"/>
    <w:rsid w:val="00552EA5"/>
    <w:rsid w:val="00581ACF"/>
    <w:rsid w:val="005F127F"/>
    <w:rsid w:val="0062472A"/>
    <w:rsid w:val="00681A8D"/>
    <w:rsid w:val="006A00DA"/>
    <w:rsid w:val="006F6712"/>
    <w:rsid w:val="00707DFE"/>
    <w:rsid w:val="008464A3"/>
    <w:rsid w:val="00862594"/>
    <w:rsid w:val="008E24FD"/>
    <w:rsid w:val="009D65A7"/>
    <w:rsid w:val="00AB5925"/>
    <w:rsid w:val="00AE1BEE"/>
    <w:rsid w:val="00B90149"/>
    <w:rsid w:val="00C865CB"/>
    <w:rsid w:val="00CA08BF"/>
    <w:rsid w:val="00CF1A76"/>
    <w:rsid w:val="00D76033"/>
    <w:rsid w:val="00D80866"/>
    <w:rsid w:val="00DA484F"/>
    <w:rsid w:val="00DC4EF9"/>
    <w:rsid w:val="00E07196"/>
    <w:rsid w:val="00E74815"/>
    <w:rsid w:val="00EC5802"/>
    <w:rsid w:val="00EE3209"/>
    <w:rsid w:val="00F43B56"/>
    <w:rsid w:val="00F47BB7"/>
    <w:rsid w:val="00F7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A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7</Pages>
  <Words>2119</Words>
  <Characters>12080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Кравчук Д.А.</cp:lastModifiedBy>
  <cp:revision>5</cp:revision>
  <dcterms:created xsi:type="dcterms:W3CDTF">2012-11-12T08:51:00Z</dcterms:created>
  <dcterms:modified xsi:type="dcterms:W3CDTF">2012-11-12T11:14:00Z</dcterms:modified>
</cp:coreProperties>
</file>